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ECE54C" w14:textId="66EBF663" w:rsidR="00066CC7" w:rsidRPr="00321A2E" w:rsidRDefault="00FE13C3" w:rsidP="00321A2E">
      <w:pPr>
        <w:spacing w:line="360" w:lineRule="auto"/>
        <w:jc w:val="center"/>
        <w:rPr>
          <w:rFonts w:ascii="Sylfaen" w:hAnsi="Sylfaen"/>
          <w:b/>
          <w:sz w:val="32"/>
          <w:szCs w:val="32"/>
          <w:lang w:val="ka-GE"/>
        </w:rPr>
      </w:pPr>
      <w:r>
        <w:rPr>
          <w:noProof/>
          <w:lang w:val="en-US" w:eastAsia="en-US"/>
        </w:rPr>
        <w:drawing>
          <wp:anchor distT="0" distB="0" distL="114300" distR="114300" simplePos="0" relativeHeight="251659264" behindDoc="0" locked="0" layoutInCell="1" allowOverlap="1" wp14:anchorId="2839215C" wp14:editId="32C19D6A">
            <wp:simplePos x="0" y="0"/>
            <wp:positionH relativeFrom="column">
              <wp:posOffset>-228600</wp:posOffset>
            </wp:positionH>
            <wp:positionV relativeFrom="paragraph">
              <wp:posOffset>-457835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0054A4">
        <w:rPr>
          <w:rFonts w:ascii="Sylfaen" w:hAnsi="Sylfaen"/>
          <w:b/>
          <w:sz w:val="32"/>
          <w:szCs w:val="32"/>
          <w:lang w:val="ka-GE"/>
        </w:rPr>
        <w:t>შპს  უნივერსიტეტი გეომედი</w:t>
      </w:r>
    </w:p>
    <w:p w14:paraId="0225513B" w14:textId="77777777" w:rsidR="00B95CBA" w:rsidRDefault="00B95CBA" w:rsidP="00321A2E">
      <w:pPr>
        <w:spacing w:line="360" w:lineRule="auto"/>
        <w:jc w:val="center"/>
        <w:rPr>
          <w:rFonts w:ascii="Sylfaen" w:hAnsi="Sylfaen"/>
          <w:b/>
          <w:sz w:val="28"/>
          <w:szCs w:val="28"/>
          <w:lang w:val="ka-GE"/>
        </w:rPr>
      </w:pPr>
    </w:p>
    <w:p w14:paraId="6CAA0440" w14:textId="77777777" w:rsidR="00E941CF" w:rsidRDefault="00E941CF" w:rsidP="00321A2E">
      <w:pPr>
        <w:spacing w:line="360" w:lineRule="auto"/>
        <w:jc w:val="center"/>
        <w:rPr>
          <w:rFonts w:ascii="Sylfaen" w:hAnsi="Sylfaen"/>
          <w:b/>
          <w:sz w:val="28"/>
          <w:szCs w:val="28"/>
          <w:lang w:val="ka-GE"/>
        </w:rPr>
      </w:pPr>
    </w:p>
    <w:p w14:paraId="51720A03" w14:textId="77777777" w:rsidR="00E941CF" w:rsidRDefault="00E941CF" w:rsidP="00321A2E">
      <w:pPr>
        <w:spacing w:line="360" w:lineRule="auto"/>
        <w:jc w:val="center"/>
        <w:rPr>
          <w:rFonts w:ascii="Sylfaen" w:hAnsi="Sylfaen"/>
          <w:b/>
          <w:sz w:val="28"/>
          <w:szCs w:val="28"/>
          <w:lang w:val="ka-GE"/>
        </w:rPr>
      </w:pPr>
    </w:p>
    <w:p w14:paraId="1EF6F453" w14:textId="77777777" w:rsidR="00E941CF" w:rsidRDefault="00E941CF" w:rsidP="00321A2E">
      <w:pPr>
        <w:spacing w:line="360" w:lineRule="auto"/>
        <w:jc w:val="center"/>
        <w:rPr>
          <w:rFonts w:ascii="Sylfaen" w:hAnsi="Sylfaen"/>
          <w:b/>
          <w:sz w:val="28"/>
          <w:szCs w:val="28"/>
          <w:lang w:val="ka-GE"/>
        </w:rPr>
      </w:pPr>
    </w:p>
    <w:p w14:paraId="0307E8D3" w14:textId="77777777" w:rsidR="00E941CF" w:rsidRPr="00321A2E" w:rsidRDefault="00E941CF" w:rsidP="00321A2E">
      <w:pPr>
        <w:spacing w:line="360" w:lineRule="auto"/>
        <w:jc w:val="center"/>
        <w:rPr>
          <w:rFonts w:ascii="Sylfaen" w:hAnsi="Sylfaen"/>
          <w:b/>
          <w:sz w:val="28"/>
          <w:szCs w:val="28"/>
          <w:lang w:val="ka-GE"/>
        </w:rPr>
      </w:pPr>
    </w:p>
    <w:p w14:paraId="617BA3DE" w14:textId="77777777" w:rsidR="00B95CBA" w:rsidRPr="00321A2E" w:rsidRDefault="00B95CBA" w:rsidP="00321A2E">
      <w:pPr>
        <w:spacing w:line="360" w:lineRule="auto"/>
        <w:rPr>
          <w:rFonts w:ascii="Sylfaen" w:hAnsi="Sylfaen"/>
          <w:b/>
          <w:lang w:val="ka-GE"/>
        </w:rPr>
      </w:pPr>
      <w:r w:rsidRPr="00321A2E">
        <w:rPr>
          <w:rFonts w:ascii="Sylfaen" w:hAnsi="Sylfaen"/>
          <w:b/>
          <w:lang w:val="ka-GE"/>
        </w:rPr>
        <w:t>ფაკულტეტი: სტომატოლოგია</w:t>
      </w:r>
    </w:p>
    <w:p w14:paraId="5F4A64D9" w14:textId="77777777" w:rsidR="007570FC" w:rsidRDefault="007570FC" w:rsidP="007570FC">
      <w:pPr>
        <w:spacing w:before="240"/>
        <w:ind w:left="-567"/>
        <w:rPr>
          <w:rFonts w:ascii="Sylfaen" w:hAnsi="Sylfaen" w:cs="Sylfaen"/>
          <w:b/>
          <w:noProof/>
          <w:lang w:val="en-US"/>
        </w:rPr>
      </w:pPr>
      <w:r w:rsidRPr="00416841">
        <w:rPr>
          <w:rFonts w:ascii="Sylfaen" w:hAnsi="Sylfaen" w:cs="Sylfaen"/>
          <w:b/>
          <w:noProof/>
        </w:rPr>
        <w:t xml:space="preserve"> </w:t>
      </w:r>
      <w:r>
        <w:rPr>
          <w:rFonts w:ascii="Sylfaen" w:hAnsi="Sylfaen" w:cs="Sylfaen"/>
          <w:b/>
          <w:noProof/>
          <w:lang w:val="en-US"/>
        </w:rPr>
        <w:t xml:space="preserve">          </w:t>
      </w:r>
    </w:p>
    <w:p w14:paraId="440BCA93" w14:textId="77777777" w:rsidR="007570FC" w:rsidRPr="00416841" w:rsidRDefault="007570FC" w:rsidP="007570FC">
      <w:pPr>
        <w:spacing w:before="240"/>
        <w:ind w:left="-567"/>
        <w:rPr>
          <w:rFonts w:ascii="Sylfaen" w:hAnsi="Sylfaen"/>
          <w:b/>
          <w:lang w:val="ka-GE"/>
        </w:rPr>
      </w:pPr>
      <w:r>
        <w:rPr>
          <w:rFonts w:ascii="Sylfaen" w:hAnsi="Sylfaen" w:cs="Sylfaen"/>
          <w:b/>
          <w:noProof/>
          <w:lang w:val="en-US"/>
        </w:rPr>
        <w:t xml:space="preserve">         </w:t>
      </w:r>
      <w:r w:rsidRPr="00416841">
        <w:rPr>
          <w:rFonts w:ascii="Sylfaen" w:hAnsi="Sylfaen" w:cs="Sylfaen"/>
          <w:b/>
          <w:noProof/>
          <w:lang w:val="ka-GE"/>
        </w:rPr>
        <w:t>სტომატოლოგიის ერთსაფეხურიანი საგანმანათლებლო პროგრამა</w:t>
      </w:r>
    </w:p>
    <w:p w14:paraId="136738E8" w14:textId="77777777" w:rsidR="00B95CBA" w:rsidRDefault="00B95CBA" w:rsidP="00321A2E">
      <w:pPr>
        <w:spacing w:line="360" w:lineRule="auto"/>
        <w:rPr>
          <w:rFonts w:ascii="Sylfaen" w:hAnsi="Sylfaen"/>
          <w:lang w:val="ka-GE"/>
        </w:rPr>
      </w:pPr>
    </w:p>
    <w:p w14:paraId="79FEC50A" w14:textId="77777777" w:rsidR="00E941CF" w:rsidRDefault="00E941CF" w:rsidP="00321A2E">
      <w:pPr>
        <w:spacing w:line="360" w:lineRule="auto"/>
        <w:rPr>
          <w:rFonts w:ascii="Sylfaen" w:hAnsi="Sylfaen"/>
          <w:lang w:val="ka-GE"/>
        </w:rPr>
      </w:pPr>
    </w:p>
    <w:p w14:paraId="3DDA09A4" w14:textId="77777777" w:rsidR="004C2C8F" w:rsidRPr="00321A2E" w:rsidRDefault="004C2C8F" w:rsidP="004C2C8F">
      <w:pPr>
        <w:spacing w:line="360" w:lineRule="auto"/>
        <w:jc w:val="center"/>
        <w:rPr>
          <w:rFonts w:ascii="Sylfaen" w:hAnsi="Sylfaen"/>
          <w:b/>
          <w:sz w:val="32"/>
          <w:szCs w:val="32"/>
          <w:lang w:val="ka-GE"/>
        </w:rPr>
      </w:pPr>
      <w:r w:rsidRPr="00321A2E">
        <w:rPr>
          <w:rFonts w:ascii="Sylfaen" w:hAnsi="Sylfaen"/>
          <w:b/>
          <w:sz w:val="32"/>
          <w:szCs w:val="32"/>
          <w:lang w:val="ka-GE"/>
        </w:rPr>
        <w:t>ს</w:t>
      </w:r>
      <w:r>
        <w:rPr>
          <w:rFonts w:ascii="Sylfaen" w:hAnsi="Sylfaen"/>
          <w:b/>
          <w:sz w:val="32"/>
          <w:szCs w:val="32"/>
          <w:lang w:val="ka-GE"/>
        </w:rPr>
        <w:t xml:space="preserve"> </w:t>
      </w:r>
      <w:r w:rsidRPr="00321A2E">
        <w:rPr>
          <w:rFonts w:ascii="Sylfaen" w:hAnsi="Sylfaen"/>
          <w:b/>
          <w:sz w:val="32"/>
          <w:szCs w:val="32"/>
          <w:lang w:val="ka-GE"/>
        </w:rPr>
        <w:t>ი</w:t>
      </w:r>
      <w:r>
        <w:rPr>
          <w:rFonts w:ascii="Sylfaen" w:hAnsi="Sylfaen"/>
          <w:b/>
          <w:sz w:val="32"/>
          <w:szCs w:val="32"/>
          <w:lang w:val="ka-GE"/>
        </w:rPr>
        <w:t xml:space="preserve"> </w:t>
      </w:r>
      <w:r w:rsidRPr="00321A2E">
        <w:rPr>
          <w:rFonts w:ascii="Sylfaen" w:hAnsi="Sylfaen"/>
          <w:b/>
          <w:sz w:val="32"/>
          <w:szCs w:val="32"/>
          <w:lang w:val="ka-GE"/>
        </w:rPr>
        <w:t>ლ</w:t>
      </w:r>
      <w:r>
        <w:rPr>
          <w:rFonts w:ascii="Sylfaen" w:hAnsi="Sylfaen"/>
          <w:b/>
          <w:sz w:val="32"/>
          <w:szCs w:val="32"/>
          <w:lang w:val="ka-GE"/>
        </w:rPr>
        <w:t xml:space="preserve"> </w:t>
      </w:r>
      <w:r w:rsidRPr="00321A2E">
        <w:rPr>
          <w:rFonts w:ascii="Sylfaen" w:hAnsi="Sylfaen"/>
          <w:b/>
          <w:sz w:val="32"/>
          <w:szCs w:val="32"/>
          <w:lang w:val="ka-GE"/>
        </w:rPr>
        <w:t>ა</w:t>
      </w:r>
      <w:r>
        <w:rPr>
          <w:rFonts w:ascii="Sylfaen" w:hAnsi="Sylfaen"/>
          <w:b/>
          <w:sz w:val="32"/>
          <w:szCs w:val="32"/>
          <w:lang w:val="ka-GE"/>
        </w:rPr>
        <w:t xml:space="preserve"> </w:t>
      </w:r>
      <w:r w:rsidRPr="00321A2E">
        <w:rPr>
          <w:rFonts w:ascii="Sylfaen" w:hAnsi="Sylfaen"/>
          <w:b/>
          <w:sz w:val="32"/>
          <w:szCs w:val="32"/>
          <w:lang w:val="ka-GE"/>
        </w:rPr>
        <w:t>ბ</w:t>
      </w:r>
      <w:r>
        <w:rPr>
          <w:rFonts w:ascii="Sylfaen" w:hAnsi="Sylfaen"/>
          <w:b/>
          <w:sz w:val="32"/>
          <w:szCs w:val="32"/>
          <w:lang w:val="ka-GE"/>
        </w:rPr>
        <w:t xml:space="preserve"> </w:t>
      </w:r>
      <w:r w:rsidRPr="00321A2E">
        <w:rPr>
          <w:rFonts w:ascii="Sylfaen" w:hAnsi="Sylfaen"/>
          <w:b/>
          <w:sz w:val="32"/>
          <w:szCs w:val="32"/>
          <w:lang w:val="ka-GE"/>
        </w:rPr>
        <w:t>უ</w:t>
      </w:r>
      <w:r>
        <w:rPr>
          <w:rFonts w:ascii="Sylfaen" w:hAnsi="Sylfaen"/>
          <w:b/>
          <w:sz w:val="32"/>
          <w:szCs w:val="32"/>
          <w:lang w:val="ka-GE"/>
        </w:rPr>
        <w:t xml:space="preserve"> </w:t>
      </w:r>
      <w:r w:rsidRPr="00321A2E">
        <w:rPr>
          <w:rFonts w:ascii="Sylfaen" w:hAnsi="Sylfaen"/>
          <w:b/>
          <w:sz w:val="32"/>
          <w:szCs w:val="32"/>
          <w:lang w:val="ka-GE"/>
        </w:rPr>
        <w:t>ს</w:t>
      </w:r>
      <w:r>
        <w:rPr>
          <w:rFonts w:ascii="Sylfaen" w:hAnsi="Sylfaen"/>
          <w:b/>
          <w:sz w:val="32"/>
          <w:szCs w:val="32"/>
          <w:lang w:val="ka-GE"/>
        </w:rPr>
        <w:t xml:space="preserve"> </w:t>
      </w:r>
      <w:r w:rsidRPr="00321A2E">
        <w:rPr>
          <w:rFonts w:ascii="Sylfaen" w:hAnsi="Sylfaen"/>
          <w:b/>
          <w:sz w:val="32"/>
          <w:szCs w:val="32"/>
          <w:lang w:val="ka-GE"/>
        </w:rPr>
        <w:t>ი</w:t>
      </w:r>
    </w:p>
    <w:p w14:paraId="70B0BFE7" w14:textId="77777777" w:rsidR="00E941CF" w:rsidRPr="00321A2E" w:rsidRDefault="00E941CF" w:rsidP="00321A2E">
      <w:pPr>
        <w:spacing w:line="360" w:lineRule="auto"/>
        <w:rPr>
          <w:rFonts w:ascii="Sylfaen" w:hAnsi="Sylfaen"/>
          <w:lang w:val="ka-GE"/>
        </w:rPr>
      </w:pPr>
    </w:p>
    <w:p w14:paraId="47BEED44" w14:textId="77777777" w:rsidR="00B95CBA" w:rsidRPr="00321A2E" w:rsidRDefault="00B95CBA" w:rsidP="00321A2E">
      <w:pPr>
        <w:spacing w:line="360" w:lineRule="auto"/>
        <w:rPr>
          <w:rFonts w:ascii="Sylfaen" w:hAnsi="Sylfaen"/>
          <w:lang w:val="ka-GE"/>
        </w:rPr>
      </w:pPr>
    </w:p>
    <w:p w14:paraId="02A1165C" w14:textId="77777777" w:rsidR="00E941CF" w:rsidRPr="0034512D" w:rsidRDefault="00B95CBA" w:rsidP="00321A2E">
      <w:pPr>
        <w:spacing w:line="360" w:lineRule="auto"/>
        <w:rPr>
          <w:rFonts w:ascii="Sylfaen" w:hAnsi="Sylfaen"/>
          <w:b/>
          <w:lang w:val="ka-GE"/>
        </w:rPr>
      </w:pPr>
      <w:r w:rsidRPr="0034512D">
        <w:rPr>
          <w:rFonts w:ascii="Sylfaen" w:hAnsi="Sylfaen"/>
          <w:b/>
          <w:lang w:val="ka-GE"/>
        </w:rPr>
        <w:t>სასწავლო კურსი: პრევენციული მედიცინა</w:t>
      </w:r>
    </w:p>
    <w:p w14:paraId="78E373ED" w14:textId="5BA25073" w:rsidR="00B95CBA" w:rsidRPr="0034512D" w:rsidRDefault="00B95CBA" w:rsidP="00321A2E">
      <w:pPr>
        <w:spacing w:line="360" w:lineRule="auto"/>
        <w:rPr>
          <w:rFonts w:ascii="Sylfaen" w:hAnsi="Sylfaen"/>
          <w:b/>
          <w:lang w:val="ka-GE"/>
        </w:rPr>
      </w:pPr>
      <w:r w:rsidRPr="0034512D">
        <w:rPr>
          <w:rFonts w:ascii="Sylfaen" w:hAnsi="Sylfaen"/>
          <w:b/>
          <w:lang w:val="ka-GE"/>
        </w:rPr>
        <w:t xml:space="preserve">ავტორი: </w:t>
      </w:r>
      <w:r w:rsidR="00F1588B" w:rsidRPr="00F1588B">
        <w:rPr>
          <w:rFonts w:ascii="Sylfaen" w:hAnsi="Sylfaen"/>
          <w:b/>
          <w:lang w:val="ka-GE"/>
        </w:rPr>
        <w:t>Phd, მოწვეული სპეციალისტი ქეთევან ხაზარაძე</w:t>
      </w:r>
    </w:p>
    <w:p w14:paraId="48E34742" w14:textId="77777777" w:rsidR="00B95CBA" w:rsidRPr="0034512D" w:rsidRDefault="00B95CBA" w:rsidP="00321A2E">
      <w:pPr>
        <w:spacing w:line="360" w:lineRule="auto"/>
        <w:jc w:val="center"/>
        <w:rPr>
          <w:rFonts w:ascii="Sylfaen" w:hAnsi="Sylfaen"/>
          <w:b/>
          <w:sz w:val="28"/>
          <w:szCs w:val="28"/>
          <w:lang w:val="ka-GE"/>
        </w:rPr>
      </w:pPr>
    </w:p>
    <w:p w14:paraId="523178A1" w14:textId="77777777" w:rsidR="00B95CBA" w:rsidRPr="0034512D" w:rsidRDefault="00B95CBA" w:rsidP="00321A2E">
      <w:pPr>
        <w:spacing w:line="360" w:lineRule="auto"/>
        <w:jc w:val="center"/>
        <w:rPr>
          <w:rFonts w:ascii="Sylfaen" w:hAnsi="Sylfaen"/>
          <w:b/>
          <w:sz w:val="28"/>
          <w:szCs w:val="28"/>
          <w:lang w:val="ka-GE"/>
        </w:rPr>
      </w:pPr>
    </w:p>
    <w:p w14:paraId="4EEDA788" w14:textId="77777777" w:rsidR="00E941CF" w:rsidRDefault="00E941CF" w:rsidP="00321A2E">
      <w:pPr>
        <w:spacing w:line="360" w:lineRule="auto"/>
        <w:jc w:val="center"/>
        <w:rPr>
          <w:rFonts w:ascii="Sylfaen" w:hAnsi="Sylfaen"/>
          <w:sz w:val="28"/>
          <w:szCs w:val="28"/>
          <w:lang w:val="ka-GE"/>
        </w:rPr>
      </w:pPr>
    </w:p>
    <w:p w14:paraId="0E40ED97" w14:textId="77777777" w:rsidR="00E941CF" w:rsidRDefault="00E941CF" w:rsidP="00321A2E">
      <w:pPr>
        <w:spacing w:line="360" w:lineRule="auto"/>
        <w:jc w:val="center"/>
        <w:rPr>
          <w:rFonts w:ascii="Sylfaen" w:hAnsi="Sylfaen"/>
          <w:sz w:val="28"/>
          <w:szCs w:val="28"/>
          <w:lang w:val="ka-GE"/>
        </w:rPr>
      </w:pPr>
    </w:p>
    <w:p w14:paraId="6BE783E2" w14:textId="77777777" w:rsidR="00E941CF" w:rsidRDefault="00E941CF" w:rsidP="00321A2E">
      <w:pPr>
        <w:spacing w:line="360" w:lineRule="auto"/>
        <w:jc w:val="center"/>
        <w:rPr>
          <w:rFonts w:ascii="Sylfaen" w:hAnsi="Sylfaen"/>
          <w:sz w:val="28"/>
          <w:szCs w:val="28"/>
          <w:lang w:val="ka-GE"/>
        </w:rPr>
      </w:pPr>
    </w:p>
    <w:p w14:paraId="2BBB60A0" w14:textId="77777777" w:rsidR="00B95CBA" w:rsidRDefault="00B95CBA" w:rsidP="00467479">
      <w:pPr>
        <w:spacing w:line="360" w:lineRule="auto"/>
        <w:ind w:firstLine="480"/>
        <w:jc w:val="both"/>
        <w:rPr>
          <w:rFonts w:ascii="Sylfaen" w:hAnsi="Sylfaen"/>
          <w:lang w:val="ka-GE"/>
        </w:rPr>
      </w:pPr>
    </w:p>
    <w:p w14:paraId="4E76A6C7" w14:textId="77777777" w:rsidR="00A75FEE" w:rsidRPr="00B95CBA" w:rsidRDefault="00B95CBA" w:rsidP="00467479">
      <w:pPr>
        <w:spacing w:line="360" w:lineRule="auto"/>
        <w:ind w:firstLine="480"/>
        <w:jc w:val="both"/>
        <w:rPr>
          <w:rFonts w:ascii="Sylfaen" w:hAnsi="Sylfaen"/>
          <w:lang w:val="ka-GE"/>
        </w:rPr>
      </w:pPr>
      <w:r>
        <w:rPr>
          <w:rFonts w:ascii="Sylfaen" w:hAnsi="Sylfaen"/>
          <w:lang w:val="ka-GE"/>
        </w:rPr>
        <w:br w:type="page"/>
      </w:r>
    </w:p>
    <w:tbl>
      <w:tblPr>
        <w:tblStyle w:val="TableGrid"/>
        <w:tblW w:w="0" w:type="auto"/>
        <w:tblLook w:val="04A0" w:firstRow="1" w:lastRow="0" w:firstColumn="1" w:lastColumn="0" w:noHBand="0" w:noVBand="1"/>
      </w:tblPr>
      <w:tblGrid>
        <w:gridCol w:w="2806"/>
        <w:gridCol w:w="6764"/>
      </w:tblGrid>
      <w:tr w:rsidR="00A75FEE" w:rsidRPr="00453B46" w14:paraId="05718B69" w14:textId="77777777" w:rsidTr="0034512D">
        <w:tc>
          <w:tcPr>
            <w:tcW w:w="2590" w:type="dxa"/>
          </w:tcPr>
          <w:p w14:paraId="38E8F32A" w14:textId="77777777" w:rsidR="00A75FEE" w:rsidRPr="00453B46" w:rsidRDefault="00A75FEE" w:rsidP="00A75FEE">
            <w:pPr>
              <w:rPr>
                <w:rFonts w:ascii="Sylfaen" w:hAnsi="Sylfaen"/>
                <w:b/>
                <w:lang w:val="ka-GE"/>
              </w:rPr>
            </w:pPr>
            <w:r w:rsidRPr="00453B46">
              <w:rPr>
                <w:rFonts w:ascii="Sylfaen" w:hAnsi="Sylfaen"/>
                <w:b/>
                <w:lang w:val="ka-GE"/>
              </w:rPr>
              <w:lastRenderedPageBreak/>
              <w:t>სასწავლო კურსის სახელწოდება და სტატუსი</w:t>
            </w:r>
          </w:p>
        </w:tc>
        <w:tc>
          <w:tcPr>
            <w:tcW w:w="6980" w:type="dxa"/>
          </w:tcPr>
          <w:p w14:paraId="5BC5680D" w14:textId="77777777" w:rsidR="00A75FEE" w:rsidRPr="00453B46" w:rsidRDefault="00A75FEE" w:rsidP="00A75FEE">
            <w:pPr>
              <w:jc w:val="both"/>
              <w:rPr>
                <w:rFonts w:ascii="Sylfaen" w:hAnsi="Sylfaen"/>
                <w:b/>
                <w:lang w:val="ka-GE"/>
              </w:rPr>
            </w:pPr>
            <w:r w:rsidRPr="00453B46">
              <w:rPr>
                <w:rFonts w:ascii="Sylfaen" w:hAnsi="Sylfaen"/>
                <w:b/>
                <w:lang w:val="ka-GE"/>
              </w:rPr>
              <w:t>პრევენციული მედიცინა</w:t>
            </w:r>
          </w:p>
          <w:p w14:paraId="3F3593BD" w14:textId="77777777" w:rsidR="00A75FEE" w:rsidRPr="00453B46" w:rsidRDefault="00A75FEE" w:rsidP="0031082A">
            <w:pPr>
              <w:jc w:val="both"/>
              <w:rPr>
                <w:rFonts w:ascii="Sylfaen" w:hAnsi="Sylfaen"/>
                <w:lang w:val="ka-GE"/>
              </w:rPr>
            </w:pPr>
            <w:r w:rsidRPr="00453B46">
              <w:rPr>
                <w:rFonts w:ascii="Sylfaen" w:hAnsi="Sylfaen"/>
                <w:lang w:val="ka-GE"/>
              </w:rPr>
              <w:t>(</w:t>
            </w:r>
            <w:r w:rsidR="0031082A" w:rsidRPr="00453B46">
              <w:rPr>
                <w:rFonts w:ascii="Sylfaen" w:hAnsi="Sylfaen"/>
                <w:lang w:val="ka-GE"/>
              </w:rPr>
              <w:t xml:space="preserve">ზოგადი </w:t>
            </w:r>
            <w:r w:rsidRPr="00453B46">
              <w:rPr>
                <w:rFonts w:ascii="Sylfaen" w:hAnsi="Sylfaen"/>
                <w:lang w:val="ka-GE"/>
              </w:rPr>
              <w:t>სავალდებულო)</w:t>
            </w:r>
          </w:p>
        </w:tc>
      </w:tr>
      <w:tr w:rsidR="00A75FEE" w:rsidRPr="00453B46" w14:paraId="5AEF4746" w14:textId="77777777" w:rsidTr="0034512D">
        <w:tc>
          <w:tcPr>
            <w:tcW w:w="2590" w:type="dxa"/>
          </w:tcPr>
          <w:p w14:paraId="6FFDF523" w14:textId="77777777" w:rsidR="00A75FEE" w:rsidRPr="00453B46" w:rsidRDefault="00A75FEE" w:rsidP="00A75FEE">
            <w:pPr>
              <w:rPr>
                <w:rFonts w:ascii="Sylfaen" w:hAnsi="Sylfaen"/>
                <w:b/>
                <w:lang w:val="ka-GE"/>
              </w:rPr>
            </w:pPr>
            <w:r w:rsidRPr="00453B46">
              <w:rPr>
                <w:rFonts w:ascii="Sylfaen" w:hAnsi="Sylfaen"/>
                <w:b/>
                <w:lang w:val="ka-GE"/>
              </w:rPr>
              <w:t>სწავლების ენა</w:t>
            </w:r>
          </w:p>
        </w:tc>
        <w:tc>
          <w:tcPr>
            <w:tcW w:w="6980" w:type="dxa"/>
          </w:tcPr>
          <w:p w14:paraId="7CB2302E" w14:textId="77777777" w:rsidR="00A75FEE" w:rsidRPr="00453B46" w:rsidRDefault="00A75FEE" w:rsidP="00A75FEE">
            <w:pPr>
              <w:jc w:val="both"/>
              <w:rPr>
                <w:rFonts w:ascii="Sylfaen" w:hAnsi="Sylfaen"/>
                <w:lang w:val="ka-GE"/>
              </w:rPr>
            </w:pPr>
            <w:r w:rsidRPr="00453B46">
              <w:rPr>
                <w:rFonts w:ascii="Sylfaen" w:hAnsi="Sylfaen"/>
                <w:lang w:val="ka-GE"/>
              </w:rPr>
              <w:t>ქართული</w:t>
            </w:r>
          </w:p>
        </w:tc>
      </w:tr>
      <w:tr w:rsidR="00A75FEE" w:rsidRPr="00243EF9" w14:paraId="7815FADB" w14:textId="77777777" w:rsidTr="0034512D">
        <w:tc>
          <w:tcPr>
            <w:tcW w:w="2590" w:type="dxa"/>
          </w:tcPr>
          <w:p w14:paraId="288E3E4B" w14:textId="77777777" w:rsidR="00A75FEE" w:rsidRPr="00453B46" w:rsidRDefault="00A75FEE" w:rsidP="00A75FEE">
            <w:pPr>
              <w:rPr>
                <w:rFonts w:ascii="Sylfaen" w:hAnsi="Sylfaen"/>
                <w:b/>
                <w:lang w:val="ka-GE"/>
              </w:rPr>
            </w:pPr>
            <w:r w:rsidRPr="00453B46">
              <w:rPr>
                <w:rFonts w:ascii="Sylfaen" w:hAnsi="Sylfaen"/>
                <w:b/>
                <w:lang w:val="ka-GE"/>
              </w:rPr>
              <w:t>ავტორი/ავტორების სახელი, გვარი, საკონტაქტო ინფორმაცია</w:t>
            </w:r>
          </w:p>
        </w:tc>
        <w:tc>
          <w:tcPr>
            <w:tcW w:w="6980" w:type="dxa"/>
          </w:tcPr>
          <w:p w14:paraId="454FBD0F" w14:textId="77777777" w:rsidR="00F1588B" w:rsidRDefault="00F1588B" w:rsidP="00A75FEE">
            <w:pPr>
              <w:jc w:val="both"/>
              <w:rPr>
                <w:rFonts w:ascii="Sylfaen" w:hAnsi="Sylfaen"/>
                <w:b/>
                <w:lang w:val="ka-GE"/>
              </w:rPr>
            </w:pPr>
            <w:r w:rsidRPr="00F1588B">
              <w:rPr>
                <w:rFonts w:ascii="Sylfaen" w:hAnsi="Sylfaen"/>
                <w:b/>
                <w:lang w:val="ka-GE"/>
              </w:rPr>
              <w:t>Phd, მოწვეული სპეციალისტი ქეთევან ხაზარაძე</w:t>
            </w:r>
          </w:p>
          <w:p w14:paraId="22141929" w14:textId="6C327957" w:rsidR="00A75FEE" w:rsidRPr="00453B46" w:rsidRDefault="00A75FEE" w:rsidP="00A75FEE">
            <w:pPr>
              <w:jc w:val="both"/>
              <w:rPr>
                <w:rFonts w:ascii="Sylfaen" w:hAnsi="Sylfaen"/>
                <w:b/>
                <w:lang w:val="ka-GE"/>
              </w:rPr>
            </w:pPr>
            <w:r w:rsidRPr="00453B46">
              <w:rPr>
                <w:rFonts w:ascii="Sylfaen" w:hAnsi="Sylfaen"/>
                <w:b/>
                <w:lang w:val="ka-GE"/>
              </w:rPr>
              <w:t xml:space="preserve"> e-mail: </w:t>
            </w:r>
            <w:hyperlink r:id="rId7" w:history="1">
              <w:bookmarkStart w:id="0" w:name="_GoBack"/>
              <w:r w:rsidR="00F1588B" w:rsidRPr="00F1588B">
                <w:rPr>
                  <w:b/>
                  <w:lang w:val="en-US"/>
                </w:rPr>
                <w:t>ketevan.khazaradze</w:t>
              </w:r>
              <w:bookmarkEnd w:id="0"/>
              <w:r w:rsidR="007F745C" w:rsidRPr="00F1588B">
                <w:rPr>
                  <w:rStyle w:val="Hyperlink"/>
                  <w:rFonts w:ascii="Sylfaen" w:hAnsi="Sylfaen"/>
                  <w:b/>
                  <w:color w:val="auto"/>
                  <w:lang w:val="ka-GE"/>
                </w:rPr>
                <w:t>@geomedi.edu.ge</w:t>
              </w:r>
            </w:hyperlink>
          </w:p>
        </w:tc>
      </w:tr>
      <w:tr w:rsidR="00A75FEE" w:rsidRPr="00453B46" w14:paraId="3B083AC5" w14:textId="77777777" w:rsidTr="0034512D">
        <w:tc>
          <w:tcPr>
            <w:tcW w:w="2590" w:type="dxa"/>
          </w:tcPr>
          <w:p w14:paraId="7E458FE7" w14:textId="77777777" w:rsidR="00A75FEE" w:rsidRPr="00453B46" w:rsidRDefault="00A75FEE" w:rsidP="00A75FEE">
            <w:pPr>
              <w:rPr>
                <w:rFonts w:ascii="Sylfaen" w:hAnsi="Sylfaen"/>
                <w:b/>
                <w:lang w:val="ka-GE"/>
              </w:rPr>
            </w:pPr>
            <w:r w:rsidRPr="00453B46">
              <w:rPr>
                <w:rFonts w:ascii="Sylfaen" w:hAnsi="Sylfaen"/>
                <w:b/>
                <w:lang w:val="ka-GE"/>
              </w:rPr>
              <w:t>სასწავლო სემესტრი</w:t>
            </w:r>
          </w:p>
        </w:tc>
        <w:tc>
          <w:tcPr>
            <w:tcW w:w="6980" w:type="dxa"/>
          </w:tcPr>
          <w:p w14:paraId="4DAE83EF" w14:textId="77777777" w:rsidR="00A75FEE" w:rsidRPr="00453B46" w:rsidRDefault="00A75FEE" w:rsidP="00A75FEE">
            <w:pPr>
              <w:jc w:val="both"/>
              <w:rPr>
                <w:rFonts w:ascii="Sylfaen" w:hAnsi="Sylfaen"/>
                <w:lang w:val="ka-GE"/>
              </w:rPr>
            </w:pPr>
            <w:r w:rsidRPr="00453B46">
              <w:rPr>
                <w:rFonts w:ascii="Sylfaen" w:hAnsi="Sylfaen"/>
                <w:lang w:val="ka-GE"/>
              </w:rPr>
              <w:t>მესამე</w:t>
            </w:r>
          </w:p>
        </w:tc>
      </w:tr>
      <w:tr w:rsidR="00A75FEE" w:rsidRPr="00453B46" w14:paraId="250515CF" w14:textId="77777777" w:rsidTr="0034512D">
        <w:tc>
          <w:tcPr>
            <w:tcW w:w="2590" w:type="dxa"/>
          </w:tcPr>
          <w:p w14:paraId="45C37454" w14:textId="77777777" w:rsidR="00A75FEE" w:rsidRPr="00453B46" w:rsidRDefault="00A75FEE" w:rsidP="00A75FEE">
            <w:pPr>
              <w:rPr>
                <w:rFonts w:ascii="Sylfaen" w:hAnsi="Sylfaen"/>
                <w:b/>
                <w:lang w:val="ka-GE"/>
              </w:rPr>
            </w:pPr>
            <w:r w:rsidRPr="00453B46">
              <w:rPr>
                <w:rFonts w:ascii="Sylfaen" w:hAnsi="Sylfaen"/>
                <w:b/>
                <w:lang w:val="ka-GE"/>
              </w:rPr>
              <w:t>კრედიტების რაოდენობა და საათების განაწილება სტუდენტის დატვირთვის შესაბამისად საკონსულტაციო დრო</w:t>
            </w:r>
          </w:p>
        </w:tc>
        <w:tc>
          <w:tcPr>
            <w:tcW w:w="6980" w:type="dxa"/>
          </w:tcPr>
          <w:p w14:paraId="76528F68" w14:textId="77777777"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კრედიტების რაოდენობა - 3 ; სულ  საათი - 75 საათი</w:t>
            </w:r>
          </w:p>
          <w:p w14:paraId="58548144" w14:textId="77777777"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საკონტაქტო საათი - 33 საათი</w:t>
            </w:r>
          </w:p>
          <w:p w14:paraId="3CEFEA8A" w14:textId="77777777"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ლექცია -  15 საათი</w:t>
            </w:r>
          </w:p>
          <w:p w14:paraId="5B058BFE" w14:textId="77777777" w:rsidR="00A23652" w:rsidRPr="00453B46" w:rsidRDefault="00A23652" w:rsidP="00A23652">
            <w:pPr>
              <w:spacing w:line="360" w:lineRule="auto"/>
              <w:rPr>
                <w:rFonts w:ascii="Sylfaen" w:hAnsi="Sylfaen" w:cs="Sylfaen"/>
                <w:i/>
                <w:lang w:val="ka-GE"/>
              </w:rPr>
            </w:pPr>
            <w:r w:rsidRPr="00453B46">
              <w:rPr>
                <w:rFonts w:ascii="Sylfaen" w:hAnsi="Sylfaen" w:cs="Sylfaen"/>
                <w:i/>
                <w:lang w:val="ka-GE"/>
              </w:rPr>
              <w:t>პრაქტიკული მეცადინეობა -  15 საათი</w:t>
            </w:r>
          </w:p>
          <w:p w14:paraId="7ED883A2" w14:textId="77777777" w:rsidR="00A23652" w:rsidRPr="00453B46" w:rsidRDefault="00A23652" w:rsidP="00A23652">
            <w:pPr>
              <w:spacing w:line="360" w:lineRule="auto"/>
              <w:jc w:val="both"/>
              <w:rPr>
                <w:rFonts w:ascii="Sylfaen" w:hAnsi="Sylfaen" w:cs="Sylfaen"/>
                <w:i/>
                <w:lang w:val="ka-GE"/>
              </w:rPr>
            </w:pPr>
            <w:r w:rsidRPr="00453B46">
              <w:rPr>
                <w:rFonts w:ascii="Sylfaen" w:hAnsi="Sylfaen" w:cs="Sylfaen"/>
                <w:i/>
                <w:lang w:val="ka-GE"/>
              </w:rPr>
              <w:t>შუალედური გამოცდა -  1 საათი</w:t>
            </w:r>
          </w:p>
          <w:p w14:paraId="533EE16D" w14:textId="77777777" w:rsidR="00A23652" w:rsidRPr="00453B46" w:rsidRDefault="00A23652" w:rsidP="00A23652">
            <w:pPr>
              <w:spacing w:line="360" w:lineRule="auto"/>
              <w:jc w:val="both"/>
              <w:rPr>
                <w:rFonts w:ascii="Sylfaen" w:hAnsi="Sylfaen" w:cs="Sylfaen"/>
                <w:i/>
                <w:lang w:val="ka-GE"/>
              </w:rPr>
            </w:pPr>
            <w:r w:rsidRPr="00453B46">
              <w:rPr>
                <w:rFonts w:ascii="Sylfaen" w:hAnsi="Sylfaen" w:cs="Sylfaen"/>
                <w:i/>
                <w:lang w:val="ka-GE"/>
              </w:rPr>
              <w:t>დასკვნითი გამოცდა - 2 საათი</w:t>
            </w:r>
          </w:p>
          <w:p w14:paraId="2E5AEAF1" w14:textId="77777777" w:rsidR="00A23652" w:rsidRPr="00453B46" w:rsidRDefault="00A23652" w:rsidP="00A23652">
            <w:pPr>
              <w:spacing w:line="360" w:lineRule="auto"/>
              <w:jc w:val="both"/>
              <w:rPr>
                <w:rFonts w:ascii="Sylfaen" w:hAnsi="Sylfaen" w:cs="Sylfaen"/>
                <w:i/>
                <w:lang w:val="ka-GE"/>
              </w:rPr>
            </w:pPr>
            <w:r w:rsidRPr="00453B46">
              <w:rPr>
                <w:rFonts w:ascii="Sylfaen" w:hAnsi="Sylfaen" w:cs="Sylfaen"/>
                <w:i/>
                <w:lang w:val="ka-GE"/>
              </w:rPr>
              <w:t>დამოუკიდებელი მუშაობა -  42 საათი</w:t>
            </w:r>
          </w:p>
          <w:p w14:paraId="70F3D8F1" w14:textId="77777777" w:rsidR="00A13026" w:rsidRPr="00453B46" w:rsidRDefault="00A13026" w:rsidP="00A13026">
            <w:pPr>
              <w:tabs>
                <w:tab w:val="left" w:pos="3132"/>
              </w:tabs>
              <w:rPr>
                <w:rFonts w:ascii="Sylfaen" w:hAnsi="Sylfaen"/>
                <w:lang w:val="ka-GE"/>
              </w:rPr>
            </w:pPr>
            <w:r w:rsidRPr="00453B46">
              <w:rPr>
                <w:rFonts w:ascii="Sylfaen" w:hAnsi="Sylfaen"/>
                <w:lang w:val="ka-GE"/>
              </w:rPr>
              <w:t>ინდივიდუალური მუშაობა/კონსულტაცია საჭიროებისამებრ.</w:t>
            </w:r>
          </w:p>
          <w:p w14:paraId="55D69AFF" w14:textId="77777777" w:rsidR="003D562D" w:rsidRPr="00453B46" w:rsidRDefault="003D562D" w:rsidP="00A23652">
            <w:pPr>
              <w:jc w:val="both"/>
              <w:rPr>
                <w:rFonts w:ascii="Sylfaen" w:hAnsi="Sylfaen"/>
                <w:lang w:val="ka-GE"/>
              </w:rPr>
            </w:pPr>
          </w:p>
        </w:tc>
      </w:tr>
      <w:tr w:rsidR="00A75FEE" w:rsidRPr="00453B46" w14:paraId="07C377A7" w14:textId="77777777" w:rsidTr="0034512D">
        <w:tc>
          <w:tcPr>
            <w:tcW w:w="2590" w:type="dxa"/>
          </w:tcPr>
          <w:p w14:paraId="4F2272A0" w14:textId="77777777" w:rsidR="00A75FEE" w:rsidRPr="00453B46" w:rsidRDefault="00A75FEE" w:rsidP="00A75FEE">
            <w:pPr>
              <w:rPr>
                <w:rFonts w:ascii="Sylfaen" w:hAnsi="Sylfaen"/>
                <w:b/>
                <w:lang w:val="ka-GE"/>
              </w:rPr>
            </w:pPr>
            <w:r w:rsidRPr="00453B46">
              <w:rPr>
                <w:rFonts w:ascii="Sylfaen" w:hAnsi="Sylfaen"/>
                <w:b/>
                <w:lang w:val="ka-GE"/>
              </w:rPr>
              <w:t>სასწავლო კურსის მიზნები</w:t>
            </w:r>
          </w:p>
        </w:tc>
        <w:tc>
          <w:tcPr>
            <w:tcW w:w="6980" w:type="dxa"/>
          </w:tcPr>
          <w:p w14:paraId="77944873" w14:textId="77777777" w:rsidR="00A75FEE" w:rsidRPr="00453B46" w:rsidRDefault="00A75FEE" w:rsidP="00A75FEE">
            <w:pPr>
              <w:jc w:val="both"/>
              <w:rPr>
                <w:rFonts w:ascii="Sylfaen" w:hAnsi="Sylfaen"/>
                <w:lang w:val="ka-GE"/>
              </w:rPr>
            </w:pPr>
            <w:r w:rsidRPr="00453B46">
              <w:rPr>
                <w:rFonts w:ascii="Sylfaen" w:hAnsi="Sylfaen"/>
                <w:lang w:val="ka-GE"/>
              </w:rPr>
              <w:t>პრევენციული მედიცინის მიზანია ადამიანის სიცოცხლის ხანგრძ</w:t>
            </w:r>
            <w:r w:rsidR="00120DC9" w:rsidRPr="00453B46">
              <w:rPr>
                <w:rFonts w:ascii="Sylfaen" w:hAnsi="Sylfaen"/>
                <w:lang w:val="ka-GE"/>
              </w:rPr>
              <w:t>ლ</w:t>
            </w:r>
            <w:r w:rsidRPr="00453B46">
              <w:rPr>
                <w:rFonts w:ascii="Sylfaen" w:hAnsi="Sylfaen"/>
                <w:lang w:val="ka-GE"/>
              </w:rPr>
              <w:t>ივობის ზრდაზე ზრუნვა. ვინაიდან დაავადებების თავიდან აცილება შედარებით იოლია, ვიდრე განვითარებული დაავადებების მკურნალობა. ამიტომ ეს ახალი დარგი - „პრევენციული მედიცინა“ - განსაკუთრებულ ყურადღებას იქცევს.</w:t>
            </w:r>
          </w:p>
          <w:p w14:paraId="0EAC6C4D" w14:textId="77777777" w:rsidR="00A75FEE" w:rsidRPr="00453B46" w:rsidRDefault="00A75FEE" w:rsidP="00120DC9">
            <w:pPr>
              <w:jc w:val="both"/>
              <w:rPr>
                <w:rFonts w:ascii="Sylfaen" w:hAnsi="Sylfaen"/>
                <w:lang w:val="ka-GE"/>
              </w:rPr>
            </w:pPr>
            <w:r w:rsidRPr="00453B46">
              <w:rPr>
                <w:rFonts w:ascii="Sylfaen" w:hAnsi="Sylfaen"/>
                <w:lang w:val="ka-GE"/>
              </w:rPr>
              <w:t>სასწავლო კურსის მიზანია სტუდენტს შეასწავლოს პრევენციული მედიცინისა და ჰიგიენის ძირითადი ასპექტები, ჯანსაღი ცხოვრების წესის, პრევენციის მეთოდები, ჯანდაცვის პრიორიტეტები, სხვადასხვა ეტიოლოგიის დაავადების მიზეზის აღმოფხვრის გზები, ინფექციური და არაინფექციური დაავადებების პრევენცია, რაციონალური და ბალანსირებული კვების ძირითადი პრიორიტეტები, საკვები პროდუქტების ჰიგიენური ექსპერტიზა</w:t>
            </w:r>
            <w:r w:rsidR="00A94333" w:rsidRPr="00453B46">
              <w:rPr>
                <w:rFonts w:ascii="Sylfaen" w:hAnsi="Sylfaen"/>
                <w:lang w:val="ka-GE"/>
              </w:rPr>
              <w:t>, პროფესიული პათოლოგიები და მათი თავიდან აცილების გზები, პროფესიული დაავადებები, მოწამვლები, ზოონოზური ინფექციები და მათი პრევენცია, რადიაციული ჰიგიენის ძირი</w:t>
            </w:r>
            <w:r w:rsidR="00120DC9" w:rsidRPr="00453B46">
              <w:rPr>
                <w:rFonts w:ascii="Sylfaen" w:hAnsi="Sylfaen"/>
                <w:lang w:val="ka-GE"/>
              </w:rPr>
              <w:t>თ</w:t>
            </w:r>
            <w:r w:rsidR="00A94333" w:rsidRPr="00453B46">
              <w:rPr>
                <w:rFonts w:ascii="Sylfaen" w:hAnsi="Sylfaen"/>
                <w:lang w:val="ka-GE"/>
              </w:rPr>
              <w:t>ადი საკითხები, საოკუპაციო უსაფრთხოების ასპექტები, მოსახლეობის დაცვა მაიონიზებელი და არამაიონიზებელი გამოსხივების მავნე ზემოქმედებისაგან. სოციალურად გავრცელებული საშიში დაავადებების პრევენცია: ნარკომანიის, შიდსის, კიბოს, სიმსუქნის, შაქრიანი დიაბეტის და ა.შ.</w:t>
            </w:r>
          </w:p>
        </w:tc>
      </w:tr>
      <w:tr w:rsidR="00A75FEE" w:rsidRPr="00453B46" w14:paraId="6281EE0E" w14:textId="77777777" w:rsidTr="0034512D">
        <w:tc>
          <w:tcPr>
            <w:tcW w:w="2590" w:type="dxa"/>
          </w:tcPr>
          <w:p w14:paraId="70D2058D" w14:textId="77777777" w:rsidR="00A75FEE" w:rsidRPr="00453B46" w:rsidRDefault="00A75FEE" w:rsidP="00A75FEE">
            <w:pPr>
              <w:rPr>
                <w:rFonts w:ascii="Sylfaen" w:hAnsi="Sylfaen"/>
                <w:b/>
                <w:lang w:val="ka-GE"/>
              </w:rPr>
            </w:pPr>
            <w:r w:rsidRPr="00453B46">
              <w:rPr>
                <w:rFonts w:ascii="Sylfaen" w:hAnsi="Sylfaen"/>
                <w:b/>
                <w:lang w:val="ka-GE"/>
              </w:rPr>
              <w:lastRenderedPageBreak/>
              <w:t>დაშვების წინაპირობები</w:t>
            </w:r>
          </w:p>
        </w:tc>
        <w:tc>
          <w:tcPr>
            <w:tcW w:w="6980" w:type="dxa"/>
          </w:tcPr>
          <w:p w14:paraId="442BE1CA" w14:textId="77777777" w:rsidR="00A75FEE" w:rsidRPr="00453B46" w:rsidRDefault="00AB57A9" w:rsidP="00A75FEE">
            <w:pPr>
              <w:jc w:val="both"/>
              <w:rPr>
                <w:rFonts w:ascii="Sylfaen" w:hAnsi="Sylfaen"/>
                <w:lang w:val="ka-GE"/>
              </w:rPr>
            </w:pPr>
            <w:r w:rsidRPr="00453B46">
              <w:rPr>
                <w:rFonts w:ascii="Sylfaen" w:hAnsi="Sylfaen"/>
                <w:lang w:val="ka-GE"/>
              </w:rPr>
              <w:t>წინაპირობის გარეშე</w:t>
            </w:r>
            <w:r w:rsidR="00A94333" w:rsidRPr="00453B46">
              <w:rPr>
                <w:rFonts w:ascii="Sylfaen" w:hAnsi="Sylfaen"/>
                <w:lang w:val="ka-GE"/>
              </w:rPr>
              <w:t xml:space="preserve"> </w:t>
            </w:r>
          </w:p>
        </w:tc>
      </w:tr>
      <w:tr w:rsidR="00A75FEE" w:rsidRPr="00453B46" w14:paraId="3DC56D4E" w14:textId="77777777" w:rsidTr="0034512D">
        <w:tc>
          <w:tcPr>
            <w:tcW w:w="2590" w:type="dxa"/>
          </w:tcPr>
          <w:p w14:paraId="2D96699A" w14:textId="77777777" w:rsidR="00A75FEE" w:rsidRPr="00453B46" w:rsidRDefault="00A75FEE" w:rsidP="00A75FEE">
            <w:pPr>
              <w:rPr>
                <w:rFonts w:ascii="Sylfaen" w:hAnsi="Sylfaen"/>
                <w:b/>
                <w:lang w:val="ka-GE"/>
              </w:rPr>
            </w:pPr>
            <w:r w:rsidRPr="00453B46">
              <w:rPr>
                <w:rFonts w:ascii="Sylfaen" w:hAnsi="Sylfaen"/>
                <w:b/>
                <w:lang w:val="ka-GE"/>
              </w:rPr>
              <w:t>სწავლის შედეგები</w:t>
            </w:r>
          </w:p>
        </w:tc>
        <w:tc>
          <w:tcPr>
            <w:tcW w:w="6980" w:type="dxa"/>
          </w:tcPr>
          <w:p w14:paraId="7E5DFC9A" w14:textId="77777777" w:rsidR="00A75FEE" w:rsidRPr="00453B46" w:rsidRDefault="001F306E" w:rsidP="00A75FEE">
            <w:pPr>
              <w:jc w:val="both"/>
              <w:rPr>
                <w:rFonts w:ascii="Sylfaen" w:hAnsi="Sylfaen"/>
                <w:b/>
                <w:lang w:val="ka-GE"/>
              </w:rPr>
            </w:pPr>
            <w:r w:rsidRPr="00453B46">
              <w:rPr>
                <w:rFonts w:ascii="Sylfaen" w:hAnsi="Sylfaen"/>
                <w:b/>
                <w:lang w:val="en-US"/>
              </w:rPr>
              <w:t>1.</w:t>
            </w:r>
            <w:r w:rsidR="00A94333" w:rsidRPr="00453B46">
              <w:rPr>
                <w:rFonts w:ascii="Sylfaen" w:hAnsi="Sylfaen"/>
                <w:b/>
                <w:lang w:val="ka-GE"/>
              </w:rPr>
              <w:t>ცოდნა და გაცნობიერება</w:t>
            </w:r>
          </w:p>
          <w:p w14:paraId="76B0A0F8" w14:textId="77777777" w:rsidR="001F306E" w:rsidRPr="00453B46" w:rsidRDefault="001F306E" w:rsidP="001F306E">
            <w:pPr>
              <w:pStyle w:val="CommentText"/>
              <w:jc w:val="left"/>
              <w:rPr>
                <w:rFonts w:ascii="Sylfaen" w:eastAsia="Times New Roman" w:hAnsi="Sylfaen" w:cs="Sylfaen"/>
                <w:b/>
                <w:lang w:val="ka-GE"/>
              </w:rPr>
            </w:pPr>
          </w:p>
          <w:p w14:paraId="711C4233" w14:textId="4A82FBF6" w:rsidR="0093064A" w:rsidRPr="00453B46" w:rsidRDefault="001F306E" w:rsidP="001F306E">
            <w:pPr>
              <w:pStyle w:val="CommentText"/>
              <w:jc w:val="left"/>
              <w:rPr>
                <w:rFonts w:ascii="Sylfaen" w:eastAsia="Times New Roman" w:hAnsi="Sylfaen" w:cs="Sylfaen"/>
                <w:b/>
                <w:lang w:val="ka-GE"/>
              </w:rPr>
            </w:pPr>
            <w:r w:rsidRPr="00453B46">
              <w:rPr>
                <w:rFonts w:ascii="Sylfaen" w:eastAsia="Times New Roman" w:hAnsi="Sylfaen" w:cs="Sylfaen"/>
                <w:b/>
                <w:lang w:val="ka-GE"/>
              </w:rPr>
              <w:t xml:space="preserve">სტუდენტს </w:t>
            </w:r>
            <w:r w:rsidR="00243EF9">
              <w:rPr>
                <w:rFonts w:ascii="Sylfaen" w:eastAsia="Times New Roman" w:hAnsi="Sylfaen" w:cs="Sylfaen"/>
                <w:b/>
                <w:lang w:val="ka-GE"/>
              </w:rPr>
              <w:t>აქვს</w:t>
            </w:r>
            <w:r w:rsidRPr="00453B46">
              <w:rPr>
                <w:rFonts w:ascii="Sylfaen" w:eastAsia="Times New Roman" w:hAnsi="Sylfaen" w:cs="Sylfaen"/>
                <w:b/>
                <w:lang w:val="ka-GE"/>
              </w:rPr>
              <w:t xml:space="preserve"> </w:t>
            </w:r>
          </w:p>
          <w:p w14:paraId="6424A552" w14:textId="77777777" w:rsidR="0093064A" w:rsidRPr="00453B46" w:rsidRDefault="0093064A" w:rsidP="001F306E">
            <w:pPr>
              <w:pStyle w:val="CommentText"/>
              <w:jc w:val="left"/>
              <w:rPr>
                <w:rFonts w:ascii="Sylfaen" w:eastAsia="Times New Roman" w:hAnsi="Sylfaen" w:cs="Sylfaen"/>
                <w:b/>
                <w:lang w:val="ka-GE"/>
              </w:rPr>
            </w:pPr>
          </w:p>
          <w:p w14:paraId="6CE7324C" w14:textId="0D28F8C1" w:rsidR="0093064A" w:rsidRDefault="001F306E" w:rsidP="0093064A">
            <w:pPr>
              <w:rPr>
                <w:rFonts w:ascii="Sylfaen" w:hAnsi="Sylfaen"/>
                <w:lang w:val="ka-GE"/>
              </w:rPr>
            </w:pPr>
            <w:r w:rsidRPr="00453B46">
              <w:rPr>
                <w:rFonts w:ascii="Sylfaen" w:hAnsi="Sylfaen" w:cs="Sylfaen"/>
                <w:noProof/>
                <w:lang w:val="ka-GE"/>
              </w:rPr>
              <w:t xml:space="preserve"> </w:t>
            </w:r>
            <w:r w:rsidR="0093064A" w:rsidRPr="00453B46">
              <w:rPr>
                <w:rFonts w:ascii="Sylfaen" w:hAnsi="Sylfaen" w:cs="Sylfaen"/>
                <w:noProof/>
                <w:lang w:val="ka-GE"/>
              </w:rPr>
              <w:t xml:space="preserve">საგნის ღრმა, </w:t>
            </w:r>
            <w:r w:rsidR="0093064A" w:rsidRPr="00453B46">
              <w:rPr>
                <w:rFonts w:ascii="Sylfaen" w:hAnsi="Sylfaen" w:cs="Sylfaen"/>
                <w:lang w:val="ka-GE"/>
              </w:rPr>
              <w:t xml:space="preserve">სისტემური </w:t>
            </w:r>
            <w:r w:rsidR="0093064A" w:rsidRPr="00453B46">
              <w:rPr>
                <w:rFonts w:ascii="Sylfaen" w:hAnsi="Sylfaen" w:cs="Sylfaen"/>
                <w:noProof/>
                <w:lang w:val="ka-GE"/>
              </w:rPr>
              <w:t xml:space="preserve">ცოდნა და  მისი კრიტიკული გააზრება, </w:t>
            </w:r>
            <w:r w:rsidR="0093064A" w:rsidRPr="00453B46">
              <w:rPr>
                <w:rFonts w:ascii="Sylfaen" w:hAnsi="Sylfaen"/>
                <w:lang w:val="ka-GE"/>
              </w:rPr>
              <w:t>პროფესიული საქმიანობისათვის საჭირო ბაზისური თეორიული ცოდნა;</w:t>
            </w:r>
          </w:p>
          <w:p w14:paraId="77DBAA79" w14:textId="77777777" w:rsidR="00243EF9" w:rsidRPr="00453B46" w:rsidRDefault="00243EF9" w:rsidP="0093064A">
            <w:pPr>
              <w:rPr>
                <w:rFonts w:ascii="Sylfaen" w:hAnsi="Sylfaen"/>
                <w:lang w:val="ka-GE"/>
              </w:rPr>
            </w:pPr>
          </w:p>
          <w:p w14:paraId="7C8182F2" w14:textId="20919C61" w:rsidR="00A94333" w:rsidRPr="00453B46" w:rsidRDefault="00A94333" w:rsidP="00A75FEE">
            <w:pPr>
              <w:jc w:val="both"/>
              <w:rPr>
                <w:rFonts w:ascii="Sylfaen" w:hAnsi="Sylfaen"/>
                <w:b/>
                <w:lang w:val="ka-GE"/>
              </w:rPr>
            </w:pPr>
            <w:r w:rsidRPr="00453B46">
              <w:rPr>
                <w:rFonts w:ascii="Sylfaen" w:hAnsi="Sylfaen"/>
                <w:b/>
                <w:lang w:val="ka-GE"/>
              </w:rPr>
              <w:t>სტუდენტ</w:t>
            </w:r>
            <w:r w:rsidR="00243EF9">
              <w:rPr>
                <w:rFonts w:ascii="Sylfaen" w:hAnsi="Sylfaen"/>
                <w:b/>
                <w:lang w:val="ka-GE"/>
              </w:rPr>
              <w:t>მა იცსი</w:t>
            </w:r>
            <w:r w:rsidRPr="00453B46">
              <w:rPr>
                <w:rFonts w:ascii="Sylfaen" w:hAnsi="Sylfaen"/>
                <w:b/>
                <w:lang w:val="ka-GE"/>
              </w:rPr>
              <w:t>:</w:t>
            </w:r>
          </w:p>
          <w:p w14:paraId="0F896924" w14:textId="77777777" w:rsidR="0093064A" w:rsidRPr="00453B46" w:rsidRDefault="0093064A" w:rsidP="00A75FEE">
            <w:pPr>
              <w:jc w:val="both"/>
              <w:rPr>
                <w:rFonts w:ascii="Sylfaen" w:hAnsi="Sylfaen"/>
                <w:lang w:val="ka-GE"/>
              </w:rPr>
            </w:pPr>
          </w:p>
          <w:p w14:paraId="25933ADC" w14:textId="77777777" w:rsidR="00A94333" w:rsidRPr="00453B46" w:rsidRDefault="00A94333" w:rsidP="00A75FEE">
            <w:pPr>
              <w:jc w:val="both"/>
              <w:rPr>
                <w:rFonts w:ascii="Sylfaen" w:hAnsi="Sylfaen"/>
                <w:lang w:val="ka-GE"/>
              </w:rPr>
            </w:pPr>
            <w:r w:rsidRPr="00453B46">
              <w:rPr>
                <w:rFonts w:ascii="Sylfaen" w:hAnsi="Sylfaen"/>
                <w:lang w:val="ka-GE"/>
              </w:rPr>
              <w:t>პრევენციული მედიცინის ძირითადი ასპექტები, დაავადებათა პრევენციული ღონისძებები;</w:t>
            </w:r>
          </w:p>
          <w:p w14:paraId="1C45C6EA" w14:textId="77777777" w:rsidR="00A94333" w:rsidRPr="00453B46" w:rsidRDefault="00A94333" w:rsidP="00A75FEE">
            <w:pPr>
              <w:jc w:val="both"/>
              <w:rPr>
                <w:rFonts w:ascii="Sylfaen" w:hAnsi="Sylfaen"/>
                <w:lang w:val="ka-GE"/>
              </w:rPr>
            </w:pPr>
            <w:r w:rsidRPr="00453B46">
              <w:rPr>
                <w:rFonts w:ascii="Sylfaen" w:hAnsi="Sylfaen"/>
                <w:lang w:val="ka-GE"/>
              </w:rPr>
              <w:t>მიკროკლიმატის გავლენა ადამიანის ჯანმრთელობასა და შრომისუნარიანობაზე;</w:t>
            </w:r>
          </w:p>
          <w:p w14:paraId="3BECD34D" w14:textId="77777777" w:rsidR="00A94333" w:rsidRPr="00453B46" w:rsidRDefault="00A94333" w:rsidP="00A75FEE">
            <w:pPr>
              <w:jc w:val="both"/>
              <w:rPr>
                <w:rFonts w:ascii="Sylfaen" w:hAnsi="Sylfaen"/>
                <w:lang w:val="ka-GE"/>
              </w:rPr>
            </w:pPr>
            <w:r w:rsidRPr="00453B46">
              <w:rPr>
                <w:rFonts w:ascii="Sylfaen" w:hAnsi="Sylfaen"/>
                <w:lang w:val="ka-GE"/>
              </w:rPr>
              <w:t>ჰაერის, ნიადაგის, წყლის ქიმიური მაჩვენებლები, მათი შეფასების წესები, სანიტარული ნორმები, მათი ეპიდემიოლოგიური და ჰიგიენური მნიშვნელობა და დაბინძურებული გარემოს გაწმენდის ძირითადი პრინციპები. ეკოლოგიური ფაქტორებით გამოწვეული დაავადებების პრევენცია.</w:t>
            </w:r>
          </w:p>
          <w:p w14:paraId="07731814" w14:textId="3268CAA4" w:rsidR="00A94333" w:rsidRPr="00453B46" w:rsidRDefault="00A94333" w:rsidP="00A94333">
            <w:pPr>
              <w:jc w:val="both"/>
              <w:rPr>
                <w:rFonts w:ascii="Sylfaen" w:hAnsi="Sylfaen"/>
                <w:lang w:val="ka-GE"/>
              </w:rPr>
            </w:pPr>
            <w:r w:rsidRPr="00453B46">
              <w:rPr>
                <w:rFonts w:ascii="Sylfaen" w:hAnsi="Sylfaen"/>
                <w:lang w:val="ka-GE"/>
              </w:rPr>
              <w:t>რაციონალური და ბალანსირებული კვების ძირი</w:t>
            </w:r>
            <w:r w:rsidR="00243EF9">
              <w:rPr>
                <w:rFonts w:ascii="Sylfaen" w:hAnsi="Sylfaen"/>
                <w:lang w:val="ka-GE"/>
              </w:rPr>
              <w:t>თ</w:t>
            </w:r>
            <w:r w:rsidRPr="00453B46">
              <w:rPr>
                <w:rFonts w:ascii="Sylfaen" w:hAnsi="Sylfaen"/>
                <w:lang w:val="ka-GE"/>
              </w:rPr>
              <w:t>ადი პრინციპები, მათი შეფასების მეთოდები და საკვები პროდუქტის ჰიგიენური ექსპერტიზა. ალიმენტური დაავადებებისა და კვებითი მოწამვლის პრევენცია.</w:t>
            </w:r>
          </w:p>
          <w:p w14:paraId="656F6857" w14:textId="77777777" w:rsidR="00A94333" w:rsidRPr="00453B46" w:rsidRDefault="00A94333" w:rsidP="00A94333">
            <w:pPr>
              <w:jc w:val="both"/>
              <w:rPr>
                <w:rFonts w:ascii="Sylfaen" w:hAnsi="Sylfaen"/>
                <w:lang w:val="ka-GE"/>
              </w:rPr>
            </w:pPr>
            <w:r w:rsidRPr="00453B46">
              <w:rPr>
                <w:rFonts w:ascii="Sylfaen" w:hAnsi="Sylfaen"/>
                <w:lang w:val="ka-GE"/>
              </w:rPr>
              <w:t xml:space="preserve">ძირითადი პროფესიული მავნე აგენტები და მათი თავიდან აცილების გზები, პროფესიული დაავადებები, მოწამვლები, ინფექციები და მათი პროფილაქტიკა. რადიაციული ჰიგიენის ძირითადი საკითხები. რადიაციული ფონის </w:t>
            </w:r>
            <w:r w:rsidR="007D61C3" w:rsidRPr="00453B46">
              <w:rPr>
                <w:rFonts w:ascii="Sylfaen" w:hAnsi="Sylfaen"/>
                <w:lang w:val="ka-GE"/>
              </w:rPr>
              <w:t>ზოგადბიოლოგიური მოქმედება ორგანიზმზე. გავრცელებული საშიში დაავადებების პრევენცია.</w:t>
            </w:r>
          </w:p>
          <w:p w14:paraId="7E02D0D5" w14:textId="77777777" w:rsidR="001F306E" w:rsidRPr="00453B46" w:rsidRDefault="001F306E" w:rsidP="00A94333">
            <w:pPr>
              <w:jc w:val="both"/>
              <w:rPr>
                <w:rFonts w:ascii="Sylfaen" w:hAnsi="Sylfaen"/>
                <w:b/>
                <w:lang w:val="ka-GE"/>
              </w:rPr>
            </w:pPr>
          </w:p>
          <w:p w14:paraId="4D12658D" w14:textId="77777777" w:rsidR="001F306E" w:rsidRPr="00453B46" w:rsidRDefault="001F306E" w:rsidP="001F306E">
            <w:pPr>
              <w:pStyle w:val="abzacixml"/>
              <w:rPr>
                <w:color w:val="auto"/>
                <w:sz w:val="24"/>
                <w:szCs w:val="24"/>
                <w:lang w:val="ka-GE"/>
              </w:rPr>
            </w:pPr>
            <w:r w:rsidRPr="00453B46">
              <w:rPr>
                <w:color w:val="auto"/>
                <w:sz w:val="24"/>
                <w:szCs w:val="24"/>
              </w:rPr>
              <w:t xml:space="preserve">                                                    2.  </w:t>
            </w:r>
            <w:r w:rsidRPr="00453B46">
              <w:rPr>
                <w:color w:val="auto"/>
                <w:sz w:val="24"/>
                <w:szCs w:val="24"/>
                <w:lang w:val="ka-GE"/>
              </w:rPr>
              <w:t>უნარი</w:t>
            </w:r>
          </w:p>
          <w:p w14:paraId="55CEBAE5" w14:textId="77777777" w:rsidR="001F306E" w:rsidRPr="00453B46" w:rsidRDefault="001F306E" w:rsidP="001F306E">
            <w:pPr>
              <w:pStyle w:val="abzacixml"/>
              <w:rPr>
                <w:color w:val="auto"/>
                <w:sz w:val="24"/>
                <w:szCs w:val="24"/>
                <w:lang w:val="ka-GE"/>
              </w:rPr>
            </w:pPr>
          </w:p>
          <w:p w14:paraId="76E4D9E0" w14:textId="24E3FE0D" w:rsidR="001F306E" w:rsidRPr="00453B46" w:rsidRDefault="001F306E" w:rsidP="001F306E">
            <w:pPr>
              <w:jc w:val="both"/>
              <w:rPr>
                <w:rFonts w:ascii="Sylfaen" w:hAnsi="Sylfaen"/>
                <w:b/>
                <w:lang w:val="ka-GE"/>
              </w:rPr>
            </w:pPr>
            <w:r w:rsidRPr="00453B46">
              <w:rPr>
                <w:rFonts w:ascii="Sylfaen" w:hAnsi="Sylfaen" w:cs="Sylfaen"/>
                <w:b/>
                <w:lang w:val="ka-GE"/>
              </w:rPr>
              <w:t>სტუდენტ</w:t>
            </w:r>
            <w:r w:rsidR="00243EF9">
              <w:rPr>
                <w:rFonts w:ascii="Sylfaen" w:hAnsi="Sylfaen" w:cs="Sylfaen"/>
                <w:b/>
                <w:lang w:val="ka-GE"/>
              </w:rPr>
              <w:t>ს</w:t>
            </w:r>
            <w:r w:rsidRPr="00453B46">
              <w:rPr>
                <w:rFonts w:ascii="Sylfaen" w:hAnsi="Sylfaen"/>
                <w:b/>
                <w:lang w:val="ka-GE"/>
              </w:rPr>
              <w:t xml:space="preserve"> შე</w:t>
            </w:r>
            <w:r w:rsidR="00243EF9">
              <w:rPr>
                <w:rFonts w:ascii="Sylfaen" w:hAnsi="Sylfaen"/>
                <w:b/>
                <w:lang w:val="ka-GE"/>
              </w:rPr>
              <w:t>უძლია</w:t>
            </w:r>
            <w:r w:rsidRPr="00453B46">
              <w:rPr>
                <w:rFonts w:ascii="Sylfaen" w:hAnsi="Sylfaen"/>
                <w:b/>
                <w:lang w:val="ka-GE"/>
              </w:rPr>
              <w:t>:</w:t>
            </w:r>
          </w:p>
          <w:p w14:paraId="44875BCA" w14:textId="68D80395" w:rsidR="00192A83" w:rsidRPr="00453B46" w:rsidRDefault="00192A83" w:rsidP="00192A83">
            <w:pPr>
              <w:pStyle w:val="abzacixml"/>
              <w:rPr>
                <w:b w:val="0"/>
                <w:color w:val="auto"/>
                <w:sz w:val="24"/>
                <w:szCs w:val="24"/>
                <w:lang w:val="ka-GE"/>
              </w:rPr>
            </w:pPr>
            <w:r w:rsidRPr="00453B46">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 ან/და კვლევის დამოუკიდებლად განხორციელება. </w:t>
            </w:r>
          </w:p>
          <w:p w14:paraId="17D92023" w14:textId="3D5B1782" w:rsidR="00192A83" w:rsidRPr="00453B46" w:rsidRDefault="00192A83" w:rsidP="00192A83">
            <w:pPr>
              <w:rPr>
                <w:rFonts w:ascii="Sylfaen" w:hAnsi="Sylfaen"/>
                <w:lang w:val="en-GB"/>
              </w:rPr>
            </w:pPr>
            <w:r w:rsidRPr="00453B46">
              <w:rPr>
                <w:rFonts w:ascii="Sylfaen" w:hAnsi="Sylfaen"/>
                <w:lang w:val="ka-GE"/>
              </w:rPr>
              <w:t>დაავადებათა პრევენციის ინდივიდუალური</w:t>
            </w:r>
            <w:r w:rsidRPr="00453B46">
              <w:rPr>
                <w:rFonts w:ascii="Sylfaen" w:hAnsi="Sylfaen"/>
              </w:rPr>
              <w:t xml:space="preserve"> </w:t>
            </w:r>
            <w:r w:rsidRPr="00453B46">
              <w:rPr>
                <w:rFonts w:ascii="Sylfaen" w:hAnsi="Sylfaen"/>
                <w:lang w:val="ka-GE"/>
              </w:rPr>
              <w:t>რეკომენდაციების შემუშავება და გატარება</w:t>
            </w:r>
            <w:r w:rsidRPr="00453B46">
              <w:rPr>
                <w:rFonts w:ascii="Sylfaen" w:hAnsi="Sylfaen"/>
                <w:lang w:val="en-GB"/>
              </w:rPr>
              <w:t xml:space="preserve">. </w:t>
            </w:r>
          </w:p>
          <w:p w14:paraId="7FB2AAB0" w14:textId="77777777" w:rsidR="00192A83" w:rsidRPr="00453B46" w:rsidRDefault="00192A83" w:rsidP="00192A83">
            <w:pPr>
              <w:pStyle w:val="abzacixml"/>
              <w:rPr>
                <w:color w:val="auto"/>
                <w:sz w:val="24"/>
                <w:szCs w:val="24"/>
                <w:lang w:val="ka-GE"/>
              </w:rPr>
            </w:pPr>
          </w:p>
          <w:p w14:paraId="044B2930" w14:textId="6AA1BA07"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ჰაერის, წყლის, ნიადაგის ქიმიური შემადგენლობის ნორმასთან შესაბამისობის განსაზღვრა;</w:t>
            </w:r>
          </w:p>
          <w:p w14:paraId="5277C4AB" w14:textId="596A9CA5"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t>ბავშვთა და მოზარდთა ჯანმრთელობის მაჩვენებლების განსაზღვრა;</w:t>
            </w:r>
          </w:p>
          <w:p w14:paraId="57C0B0BB" w14:textId="5D8B9EE6" w:rsidR="007D61C3" w:rsidRPr="00453B46" w:rsidRDefault="007D61C3" w:rsidP="007D61C3">
            <w:pPr>
              <w:pStyle w:val="ListParagraph"/>
              <w:numPr>
                <w:ilvl w:val="0"/>
                <w:numId w:val="1"/>
              </w:numPr>
              <w:ind w:left="459"/>
              <w:jc w:val="both"/>
              <w:rPr>
                <w:rFonts w:ascii="Sylfaen" w:hAnsi="Sylfaen"/>
                <w:lang w:val="ka-GE"/>
              </w:rPr>
            </w:pPr>
            <w:r w:rsidRPr="00453B46">
              <w:rPr>
                <w:rFonts w:ascii="Sylfaen" w:hAnsi="Sylfaen"/>
                <w:lang w:val="ka-GE"/>
              </w:rPr>
              <w:lastRenderedPageBreak/>
              <w:t>სანიტარული ნორმების დარღვევით გამოწვეული სხვადასხვა პროფესიული მავნე აგენტების დადგენა და შესაბამისი ღონისძიებების გატარება.</w:t>
            </w:r>
          </w:p>
          <w:p w14:paraId="1648E342" w14:textId="77777777" w:rsidR="00192A83" w:rsidRPr="00453B46" w:rsidRDefault="00192A83" w:rsidP="00192A83">
            <w:pPr>
              <w:jc w:val="both"/>
              <w:rPr>
                <w:rFonts w:ascii="Sylfaen" w:hAnsi="Sylfaen" w:cs="Sylfaen"/>
                <w:b/>
                <w:lang w:val="ka-GE"/>
              </w:rPr>
            </w:pPr>
          </w:p>
          <w:p w14:paraId="05430EFB" w14:textId="4408EE99" w:rsidR="00192A83" w:rsidRPr="00453B46" w:rsidRDefault="00192A83" w:rsidP="00192A83">
            <w:pPr>
              <w:jc w:val="both"/>
              <w:rPr>
                <w:rFonts w:ascii="Sylfaen" w:hAnsi="Sylfaen"/>
                <w:b/>
                <w:lang w:val="ka-GE"/>
              </w:rPr>
            </w:pPr>
            <w:r w:rsidRPr="00453B46">
              <w:rPr>
                <w:rFonts w:ascii="Sylfaen" w:hAnsi="Sylfaen" w:cs="Sylfaen"/>
                <w:b/>
                <w:lang w:val="ka-GE"/>
              </w:rPr>
              <w:t>სტუდენტს</w:t>
            </w:r>
            <w:r w:rsidRPr="00453B46">
              <w:rPr>
                <w:rFonts w:ascii="Sylfaen" w:hAnsi="Sylfaen"/>
                <w:b/>
                <w:lang w:val="ka-GE"/>
              </w:rPr>
              <w:t xml:space="preserve"> შე</w:t>
            </w:r>
            <w:r w:rsidR="00243EF9">
              <w:rPr>
                <w:rFonts w:ascii="Sylfaen" w:hAnsi="Sylfaen"/>
                <w:b/>
                <w:lang w:val="ka-GE"/>
              </w:rPr>
              <w:t>უძლია</w:t>
            </w:r>
            <w:r w:rsidRPr="00453B46">
              <w:rPr>
                <w:rFonts w:ascii="Sylfaen" w:hAnsi="Sylfaen"/>
                <w:b/>
                <w:lang w:val="ka-GE"/>
              </w:rPr>
              <w:t>:</w:t>
            </w:r>
          </w:p>
          <w:p w14:paraId="78A268E7" w14:textId="77777777" w:rsidR="00192A83" w:rsidRPr="00453B46" w:rsidRDefault="00192A83" w:rsidP="00192A83">
            <w:pPr>
              <w:jc w:val="both"/>
              <w:rPr>
                <w:rFonts w:ascii="Sylfaen" w:hAnsi="Sylfaen"/>
                <w:b/>
                <w:lang w:val="ka-GE"/>
              </w:rPr>
            </w:pPr>
          </w:p>
          <w:p w14:paraId="099F6F31" w14:textId="77777777" w:rsidR="00192A83" w:rsidRPr="00453B46" w:rsidRDefault="00192A83" w:rsidP="00192A83">
            <w:pPr>
              <w:rPr>
                <w:rFonts w:ascii="Sylfaen" w:hAnsi="Sylfaen"/>
              </w:rPr>
            </w:pPr>
            <w:r w:rsidRPr="00453B46">
              <w:rPr>
                <w:rFonts w:ascii="Sylfaen" w:hAnsi="Sylfaen"/>
                <w:lang w:val="ka-GE"/>
              </w:rPr>
              <w:t xml:space="preserve">სხვადასხვა </w:t>
            </w:r>
            <w:r w:rsidRPr="00453B46">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14:paraId="44795549" w14:textId="327CBB50" w:rsidR="007D61C3" w:rsidRPr="00453B46" w:rsidRDefault="007D61C3" w:rsidP="007D61C3">
            <w:pPr>
              <w:jc w:val="both"/>
              <w:rPr>
                <w:rFonts w:ascii="Sylfaen" w:hAnsi="Sylfaen"/>
                <w:lang w:val="ka-GE"/>
              </w:rPr>
            </w:pPr>
            <w:r w:rsidRPr="00453B46">
              <w:rPr>
                <w:rFonts w:ascii="Sylfaen" w:hAnsi="Sylfaen"/>
                <w:lang w:val="ka-GE"/>
              </w:rPr>
              <w:t>სტუდენტ</w:t>
            </w:r>
            <w:r w:rsidR="00243EF9">
              <w:rPr>
                <w:rFonts w:ascii="Sylfaen" w:hAnsi="Sylfaen"/>
                <w:lang w:val="ka-GE"/>
              </w:rPr>
              <w:t>ს</w:t>
            </w:r>
            <w:r w:rsidRPr="00453B46">
              <w:rPr>
                <w:rFonts w:ascii="Sylfaen" w:hAnsi="Sylfaen"/>
                <w:lang w:val="ka-GE"/>
              </w:rPr>
              <w:t xml:space="preserve"> შე</w:t>
            </w:r>
            <w:r w:rsidR="00243EF9">
              <w:rPr>
                <w:rFonts w:ascii="Sylfaen" w:hAnsi="Sylfaen"/>
                <w:lang w:val="ka-GE"/>
              </w:rPr>
              <w:t>უძლია</w:t>
            </w:r>
            <w:r w:rsidRPr="00453B46">
              <w:rPr>
                <w:rFonts w:ascii="Sylfaen" w:hAnsi="Sylfaen"/>
                <w:lang w:val="ka-GE"/>
              </w:rPr>
              <w:t>:</w:t>
            </w:r>
          </w:p>
          <w:p w14:paraId="7DC9AAFB" w14:textId="77777777" w:rsidR="00443962" w:rsidRPr="00453B46" w:rsidRDefault="00443962" w:rsidP="00443962">
            <w:pPr>
              <w:spacing w:after="120" w:line="276" w:lineRule="auto"/>
              <w:rPr>
                <w:rFonts w:ascii="Sylfaen" w:hAnsi="Sylfaen" w:cs="Calibri"/>
                <w:lang w:val="ka-GE"/>
              </w:rPr>
            </w:pPr>
            <w:r w:rsidRPr="00453B46">
              <w:rPr>
                <w:rFonts w:ascii="Sylfaen" w:hAnsi="Sylfaen" w:cs="Sylfaen"/>
                <w:lang w:val="ka-GE"/>
              </w:rPr>
              <w:t>მშობლიურ</w:t>
            </w:r>
            <w:r w:rsidRPr="00453B46">
              <w:rPr>
                <w:rFonts w:ascii="Sylfaen" w:hAnsi="Sylfaen"/>
                <w:lang w:val="ka-GE"/>
              </w:rPr>
              <w:t xml:space="preserve"> და </w:t>
            </w:r>
            <w:r w:rsidR="00337E97">
              <w:rPr>
                <w:rFonts w:ascii="Sylfaen" w:hAnsi="Sylfaen"/>
                <w:lang w:val="ka-GE"/>
              </w:rPr>
              <w:t>ინგლისურ</w:t>
            </w:r>
            <w:r w:rsidRPr="00453B46">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453B46">
              <w:rPr>
                <w:rFonts w:ascii="Sylfaen" w:hAnsi="Sylfaen" w:cs="Sylfaen"/>
                <w:lang w:val="ka-GE"/>
              </w:rPr>
              <w:t>ეთიკური</w:t>
            </w:r>
            <w:r w:rsidRPr="00453B46">
              <w:rPr>
                <w:rFonts w:cs="Calibri"/>
                <w:lang w:val="ka-GE"/>
              </w:rPr>
              <w:t xml:space="preserve"> </w:t>
            </w:r>
            <w:r w:rsidRPr="00453B46">
              <w:rPr>
                <w:rFonts w:ascii="Sylfaen" w:hAnsi="Sylfaen" w:cs="Sylfaen"/>
                <w:lang w:val="ka-GE"/>
              </w:rPr>
              <w:t>და</w:t>
            </w:r>
            <w:r w:rsidRPr="00453B46">
              <w:rPr>
                <w:rFonts w:cs="Calibri"/>
                <w:lang w:val="ka-GE"/>
              </w:rPr>
              <w:t xml:space="preserve"> </w:t>
            </w:r>
            <w:r w:rsidRPr="00453B46">
              <w:rPr>
                <w:rFonts w:ascii="Sylfaen" w:hAnsi="Sylfaen" w:cs="Sylfaen"/>
                <w:lang w:val="ka-GE"/>
              </w:rPr>
              <w:t>სამართლებრივი</w:t>
            </w:r>
            <w:r w:rsidRPr="00453B46">
              <w:rPr>
                <w:rFonts w:cs="Calibri"/>
                <w:lang w:val="ka-GE"/>
              </w:rPr>
              <w:t xml:space="preserve"> </w:t>
            </w:r>
            <w:r w:rsidRPr="00453B46">
              <w:rPr>
                <w:rFonts w:ascii="Sylfaen" w:hAnsi="Sylfaen" w:cs="Sylfaen"/>
                <w:lang w:val="ka-GE"/>
              </w:rPr>
              <w:t>ნორმების</w:t>
            </w:r>
            <w:r w:rsidRPr="00453B46">
              <w:rPr>
                <w:rFonts w:cs="Calibri"/>
                <w:lang w:val="ka-GE"/>
              </w:rPr>
              <w:t xml:space="preserve"> </w:t>
            </w:r>
            <w:r w:rsidRPr="00453B46">
              <w:rPr>
                <w:rFonts w:ascii="Sylfaen" w:hAnsi="Sylfaen" w:cs="Calibri"/>
                <w:lang w:val="ka-GE"/>
              </w:rPr>
              <w:t>დაცვით.</w:t>
            </w:r>
          </w:p>
          <w:p w14:paraId="3CB15ABE" w14:textId="762ABC75" w:rsidR="007D61C3" w:rsidRPr="00453B46" w:rsidRDefault="007D61C3" w:rsidP="00443962">
            <w:pPr>
              <w:spacing w:after="120" w:line="276" w:lineRule="auto"/>
              <w:rPr>
                <w:rFonts w:ascii="Sylfaen" w:hAnsi="Sylfaen"/>
                <w:lang w:val="ka-GE"/>
              </w:rPr>
            </w:pPr>
            <w:r w:rsidRPr="00453B46">
              <w:rPr>
                <w:rFonts w:ascii="Sylfaen" w:hAnsi="Sylfaen"/>
                <w:lang w:val="ka-GE"/>
              </w:rPr>
              <w:t>პრევენციულ და პროფილაქტიკის საკითხებთან დაკავშირებით პროფესიონალთა წრეში პოზიციის ჩამოყალიბება.</w:t>
            </w:r>
          </w:p>
          <w:p w14:paraId="7AF2F2BA" w14:textId="77777777" w:rsidR="001F306E" w:rsidRPr="00453B46" w:rsidRDefault="001F306E" w:rsidP="001F306E">
            <w:pPr>
              <w:rPr>
                <w:rFonts w:ascii="Sylfaen" w:hAnsi="Sylfaen" w:cs="Sylfaen"/>
                <w:b/>
                <w:bCs/>
              </w:rPr>
            </w:pPr>
          </w:p>
          <w:p w14:paraId="5556C341" w14:textId="77777777" w:rsidR="001F306E" w:rsidRPr="00453B46" w:rsidRDefault="0061246A" w:rsidP="001F306E">
            <w:pPr>
              <w:rPr>
                <w:rFonts w:ascii="Sylfaen" w:hAnsi="Sylfaen" w:cs="Sylfaen"/>
                <w:noProof/>
                <w:lang w:val="ka-GE"/>
              </w:rPr>
            </w:pPr>
            <w:r w:rsidRPr="00453B46">
              <w:rPr>
                <w:rFonts w:ascii="Sylfaen" w:hAnsi="Sylfaen" w:cs="Sylfaen"/>
                <w:b/>
                <w:bCs/>
                <w:lang w:val="ka-GE"/>
              </w:rPr>
              <w:t xml:space="preserve">                     </w:t>
            </w:r>
            <w:r w:rsidR="001F306E" w:rsidRPr="00453B46">
              <w:rPr>
                <w:rFonts w:ascii="Sylfaen" w:hAnsi="Sylfaen" w:cs="Sylfaen"/>
                <w:b/>
                <w:bCs/>
              </w:rPr>
              <w:t xml:space="preserve">3. </w:t>
            </w:r>
            <w:r w:rsidR="001F306E" w:rsidRPr="00453B46">
              <w:rPr>
                <w:rFonts w:ascii="Sylfaen" w:hAnsi="Sylfaen" w:cs="Sylfaen"/>
                <w:b/>
                <w:bCs/>
                <w:lang w:val="ka-GE"/>
              </w:rPr>
              <w:t>პასუხისმგებლობა და ავტონომიურობა</w:t>
            </w:r>
          </w:p>
          <w:p w14:paraId="7C8D6DD9" w14:textId="77777777" w:rsidR="001F306E" w:rsidRPr="00453B46" w:rsidRDefault="001F306E" w:rsidP="001F306E">
            <w:pPr>
              <w:rPr>
                <w:rFonts w:ascii="Sylfaen" w:hAnsi="Sylfaen" w:cs="Sylfaen"/>
                <w:noProof/>
                <w:lang w:val="ka-GE"/>
              </w:rPr>
            </w:pPr>
          </w:p>
          <w:p w14:paraId="58BC2AD9" w14:textId="038B9CD7" w:rsidR="0061246A" w:rsidRPr="00453B46" w:rsidRDefault="001F306E" w:rsidP="001F306E">
            <w:pPr>
              <w:rPr>
                <w:rFonts w:ascii="Sylfaen" w:hAnsi="Sylfaen" w:cs="Sylfaen"/>
                <w:b/>
                <w:lang w:val="ka-GE"/>
              </w:rPr>
            </w:pPr>
            <w:r w:rsidRPr="00453B46">
              <w:rPr>
                <w:rFonts w:ascii="Sylfaen" w:hAnsi="Sylfaen" w:cs="Sylfaen"/>
                <w:b/>
                <w:lang w:val="ka-GE"/>
              </w:rPr>
              <w:t>სტუდენტს შე</w:t>
            </w:r>
            <w:r w:rsidR="00243EF9">
              <w:rPr>
                <w:rFonts w:ascii="Sylfaen" w:hAnsi="Sylfaen" w:cs="Sylfaen"/>
                <w:b/>
                <w:lang w:val="ka-GE"/>
              </w:rPr>
              <w:t>უძლია</w:t>
            </w:r>
            <w:r w:rsidR="0061246A" w:rsidRPr="00453B46">
              <w:rPr>
                <w:rFonts w:ascii="Sylfaen" w:hAnsi="Sylfaen" w:cs="Sylfaen"/>
                <w:b/>
                <w:lang w:val="ka-GE"/>
              </w:rPr>
              <w:t>:</w:t>
            </w:r>
          </w:p>
          <w:p w14:paraId="45C49AFA" w14:textId="77777777" w:rsidR="0061246A" w:rsidRPr="00453B46" w:rsidRDefault="0061246A" w:rsidP="0061246A">
            <w:pPr>
              <w:jc w:val="both"/>
              <w:rPr>
                <w:rFonts w:ascii="Sylfaen" w:hAnsi="Sylfaen"/>
              </w:rPr>
            </w:pPr>
            <w:r w:rsidRPr="00453B46">
              <w:rPr>
                <w:rFonts w:ascii="Sylfaen" w:hAnsi="Sylfaen"/>
                <w:lang w:val="ka-GE"/>
              </w:rPr>
              <w:t>ს</w:t>
            </w:r>
            <w:r w:rsidRPr="00453B46">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453B46">
              <w:rPr>
                <w:rFonts w:ascii="Sylfaen" w:hAnsi="Sylfaen" w:cs="Sylfaen"/>
                <w:lang w:val="ka-GE"/>
              </w:rPr>
              <w:t>გააცნობიეროს</w:t>
            </w:r>
            <w:r w:rsidRPr="00453B46">
              <w:rPr>
                <w:rFonts w:ascii="Sylfaen" w:hAnsi="Sylfaen"/>
                <w:lang w:val="ka-GE"/>
              </w:rPr>
              <w:t xml:space="preserve"> უწყვეტი პროფესიული განვითარების აუცილებლობა.</w:t>
            </w:r>
          </w:p>
          <w:p w14:paraId="227A41FD" w14:textId="77777777" w:rsidR="007D61C3" w:rsidRPr="00453B46" w:rsidRDefault="0061246A" w:rsidP="007D61C3">
            <w:pPr>
              <w:jc w:val="both"/>
              <w:rPr>
                <w:rFonts w:ascii="Sylfaen" w:hAnsi="Sylfaen"/>
                <w:lang w:val="ka-GE"/>
              </w:rPr>
            </w:pPr>
            <w:r w:rsidRPr="00453B46">
              <w:rPr>
                <w:rFonts w:ascii="Sylfaen" w:hAnsi="Sylfaen"/>
                <w:lang w:val="ka-GE"/>
              </w:rPr>
              <w:t>მიღებული ცოდნის გამოყენება</w:t>
            </w:r>
            <w:r w:rsidR="007D61C3" w:rsidRPr="00453B46">
              <w:rPr>
                <w:rFonts w:ascii="Sylfaen" w:hAnsi="Sylfaen"/>
                <w:lang w:val="ka-GE"/>
              </w:rPr>
              <w:t xml:space="preserve"> კლინიკური კურსების ათვისებისას და პრაქტიკული საქმიანობის პროცესში.</w:t>
            </w:r>
          </w:p>
          <w:p w14:paraId="4742403B" w14:textId="77777777" w:rsidR="0061246A" w:rsidRPr="00453B46" w:rsidRDefault="0061246A" w:rsidP="007D61C3">
            <w:pPr>
              <w:jc w:val="both"/>
              <w:rPr>
                <w:rFonts w:ascii="Sylfaen" w:hAnsi="Sylfaen"/>
                <w:lang w:val="ka-GE"/>
              </w:rPr>
            </w:pPr>
          </w:p>
          <w:p w14:paraId="53A6EF8C" w14:textId="0B4842AF" w:rsidR="0061246A" w:rsidRPr="00453B46" w:rsidRDefault="0061246A" w:rsidP="0061246A">
            <w:pPr>
              <w:rPr>
                <w:rFonts w:ascii="Sylfaen" w:hAnsi="Sylfaen" w:cs="Sylfaen"/>
                <w:b/>
                <w:lang w:val="ka-GE"/>
              </w:rPr>
            </w:pPr>
            <w:r w:rsidRPr="00453B46">
              <w:rPr>
                <w:rFonts w:ascii="Sylfaen" w:hAnsi="Sylfaen" w:cs="Sylfaen"/>
                <w:b/>
                <w:lang w:val="ka-GE"/>
              </w:rPr>
              <w:t>სტუდენტს შე</w:t>
            </w:r>
            <w:r w:rsidR="00243EF9">
              <w:rPr>
                <w:rFonts w:ascii="Sylfaen" w:hAnsi="Sylfaen" w:cs="Sylfaen"/>
                <w:b/>
                <w:lang w:val="ka-GE"/>
              </w:rPr>
              <w:t>უძლია</w:t>
            </w:r>
            <w:r w:rsidRPr="00453B46">
              <w:rPr>
                <w:rFonts w:ascii="Sylfaen" w:hAnsi="Sylfaen" w:cs="Sylfaen"/>
                <w:b/>
                <w:lang w:val="ka-GE"/>
              </w:rPr>
              <w:t>:</w:t>
            </w:r>
          </w:p>
          <w:p w14:paraId="4640BF13" w14:textId="77777777" w:rsidR="0061246A" w:rsidRPr="00453B46" w:rsidRDefault="0061246A" w:rsidP="0061246A">
            <w:pPr>
              <w:pStyle w:val="Default"/>
              <w:spacing w:line="276" w:lineRule="auto"/>
              <w:jc w:val="both"/>
              <w:rPr>
                <w:rFonts w:cs="Calibri"/>
                <w:color w:val="auto"/>
                <w:lang w:val="ka-GE"/>
              </w:rPr>
            </w:pPr>
            <w:r w:rsidRPr="00453B46">
              <w:rPr>
                <w:rFonts w:cs="Calibri"/>
                <w:color w:val="auto"/>
                <w:lang w:val="ka-GE"/>
              </w:rPr>
              <w:t>პროფესიული პასუხიმგებლობით, ეთიკური და სამართლებრივი ნორმების დაცვით მოქმედება;</w:t>
            </w:r>
          </w:p>
          <w:p w14:paraId="3CEF275A" w14:textId="77777777" w:rsidR="007D61C3" w:rsidRPr="00453B46" w:rsidRDefault="0061246A" w:rsidP="0061246A">
            <w:pPr>
              <w:spacing w:after="120"/>
              <w:rPr>
                <w:rFonts w:ascii="Sylfaen" w:hAnsi="Sylfaen"/>
                <w:lang w:val="ka-GE"/>
              </w:rPr>
            </w:pPr>
            <w:r w:rsidRPr="00453B46">
              <w:rPr>
                <w:rFonts w:ascii="Sylfaen" w:hAnsi="Sylfaen"/>
                <w:b/>
                <w:lang w:val="ka-GE"/>
              </w:rPr>
              <w:t xml:space="preserve"> </w:t>
            </w:r>
            <w:r w:rsidR="007D61C3" w:rsidRPr="00453B46">
              <w:rPr>
                <w:rFonts w:ascii="Sylfaen" w:hAnsi="Sylfaen"/>
                <w:lang w:val="ka-GE"/>
              </w:rPr>
              <w:t>პრევენციული ღონისძებებისა და ჰიგიენური ნორმების დაცვის აუცილებლობა ად</w:t>
            </w:r>
            <w:r w:rsidR="00F8702E" w:rsidRPr="00453B46">
              <w:rPr>
                <w:rFonts w:ascii="Sylfaen" w:hAnsi="Sylfaen"/>
                <w:lang w:val="ka-GE"/>
              </w:rPr>
              <w:t>ა</w:t>
            </w:r>
            <w:r w:rsidR="007D61C3" w:rsidRPr="00453B46">
              <w:rPr>
                <w:rFonts w:ascii="Sylfaen" w:hAnsi="Sylfaen"/>
                <w:lang w:val="ka-GE"/>
              </w:rPr>
              <w:t>მიანის ჯანმრთელობის შენარჩუნებისა და დაავადებების პრევენციისათვის.</w:t>
            </w:r>
          </w:p>
        </w:tc>
      </w:tr>
      <w:tr w:rsidR="00F8702E" w:rsidRPr="00453B46" w14:paraId="2A7CB7F6" w14:textId="77777777" w:rsidTr="0034512D">
        <w:tc>
          <w:tcPr>
            <w:tcW w:w="9570" w:type="dxa"/>
            <w:gridSpan w:val="2"/>
          </w:tcPr>
          <w:p w14:paraId="59FF195C" w14:textId="77777777" w:rsidR="00F8702E" w:rsidRPr="00453B46" w:rsidRDefault="00F8702E" w:rsidP="00F8702E">
            <w:pPr>
              <w:jc w:val="center"/>
              <w:rPr>
                <w:rFonts w:ascii="Sylfaen" w:hAnsi="Sylfaen"/>
                <w:b/>
                <w:lang w:val="ka-GE"/>
              </w:rPr>
            </w:pPr>
            <w:r w:rsidRPr="00453B46">
              <w:rPr>
                <w:rFonts w:ascii="Sylfaen" w:hAnsi="Sylfaen"/>
                <w:b/>
                <w:lang w:val="ka-GE"/>
              </w:rPr>
              <w:lastRenderedPageBreak/>
              <w:t>შინაარსი</w:t>
            </w:r>
          </w:p>
        </w:tc>
      </w:tr>
      <w:tr w:rsidR="00A75FEE" w:rsidRPr="00453B46" w14:paraId="151CBDEE" w14:textId="77777777" w:rsidTr="0034512D">
        <w:tc>
          <w:tcPr>
            <w:tcW w:w="2590" w:type="dxa"/>
          </w:tcPr>
          <w:p w14:paraId="0DAA3488" w14:textId="77777777" w:rsidR="00A75FEE" w:rsidRPr="00453B46" w:rsidRDefault="00A75FEE" w:rsidP="00A75FEE">
            <w:pPr>
              <w:rPr>
                <w:rFonts w:ascii="Sylfaen" w:hAnsi="Sylfaen"/>
                <w:b/>
                <w:lang w:val="ka-GE"/>
              </w:rPr>
            </w:pPr>
          </w:p>
        </w:tc>
        <w:tc>
          <w:tcPr>
            <w:tcW w:w="6980" w:type="dxa"/>
          </w:tcPr>
          <w:p w14:paraId="55AE08EA" w14:textId="77777777" w:rsidR="00590269" w:rsidRDefault="00590269" w:rsidP="00590269">
            <w:pPr>
              <w:numPr>
                <w:ilvl w:val="0"/>
                <w:numId w:val="6"/>
              </w:numPr>
              <w:spacing w:line="276" w:lineRule="auto"/>
              <w:rPr>
                <w:rFonts w:ascii="Sylfaen" w:hAnsi="Sylfaen"/>
                <w:color w:val="000000" w:themeColor="text1"/>
                <w:sz w:val="22"/>
                <w:szCs w:val="22"/>
                <w:lang w:val="ka-GE"/>
              </w:rPr>
            </w:pPr>
            <w:r>
              <w:rPr>
                <w:rFonts w:ascii="Sylfaen" w:hAnsi="Sylfaen"/>
                <w:color w:val="000000" w:themeColor="text1"/>
                <w:lang w:val="ka-GE"/>
              </w:rPr>
              <w:t>სილაბუსის გაცნობა</w:t>
            </w:r>
          </w:p>
          <w:p w14:paraId="1098EC1A" w14:textId="77777777" w:rsidR="00590269" w:rsidRDefault="00590269" w:rsidP="00590269">
            <w:pPr>
              <w:numPr>
                <w:ilvl w:val="0"/>
                <w:numId w:val="6"/>
              </w:numPr>
              <w:spacing w:line="276" w:lineRule="auto"/>
              <w:rPr>
                <w:rFonts w:ascii="Sylfaen" w:hAnsi="Sylfaen"/>
                <w:color w:val="000000" w:themeColor="text1"/>
                <w:lang w:val="ka-GE"/>
              </w:rPr>
            </w:pPr>
            <w:r>
              <w:rPr>
                <w:rFonts w:ascii="Sylfaen" w:hAnsi="Sylfaen"/>
                <w:color w:val="000000" w:themeColor="text1"/>
                <w:lang w:val="ka-GE"/>
              </w:rPr>
              <w:t>შეფასების სისტემის გაცნობა</w:t>
            </w:r>
          </w:p>
          <w:p w14:paraId="55A654EC" w14:textId="77777777" w:rsidR="00590269" w:rsidRDefault="00590269" w:rsidP="00590269">
            <w:pPr>
              <w:numPr>
                <w:ilvl w:val="0"/>
                <w:numId w:val="6"/>
              </w:numPr>
              <w:spacing w:line="276" w:lineRule="auto"/>
              <w:rPr>
                <w:rFonts w:ascii="Sylfaen" w:hAnsi="Sylfaen"/>
                <w:color w:val="000000" w:themeColor="text1"/>
                <w:lang w:val="ka-GE"/>
              </w:rPr>
            </w:pPr>
            <w:r>
              <w:rPr>
                <w:rFonts w:ascii="Sylfaen" w:hAnsi="Sylfaen"/>
                <w:color w:val="000000" w:themeColor="text1"/>
                <w:lang w:val="ka-GE"/>
              </w:rPr>
              <w:t>დისციპლინის ზოგადი მიმოხილვა</w:t>
            </w:r>
          </w:p>
          <w:p w14:paraId="6914B367" w14:textId="6E32FCB4" w:rsidR="00590269" w:rsidRDefault="00590269" w:rsidP="00A75FEE">
            <w:pPr>
              <w:jc w:val="both"/>
              <w:rPr>
                <w:rFonts w:ascii="Sylfaen" w:hAnsi="Sylfaen"/>
                <w:b/>
                <w:lang w:val="ka-GE"/>
              </w:rPr>
            </w:pPr>
          </w:p>
          <w:p w14:paraId="35156A05" w14:textId="11911990" w:rsidR="00243EF9" w:rsidRDefault="00243EF9" w:rsidP="00A75FEE">
            <w:pPr>
              <w:jc w:val="both"/>
              <w:rPr>
                <w:rFonts w:ascii="Sylfaen" w:hAnsi="Sylfaen"/>
                <w:b/>
                <w:lang w:val="ka-GE"/>
              </w:rPr>
            </w:pPr>
          </w:p>
          <w:p w14:paraId="068E5154" w14:textId="77777777" w:rsidR="00243EF9" w:rsidRDefault="00243EF9" w:rsidP="00A75FEE">
            <w:pPr>
              <w:jc w:val="both"/>
              <w:rPr>
                <w:rFonts w:ascii="Sylfaen" w:hAnsi="Sylfaen"/>
                <w:b/>
                <w:lang w:val="ka-GE"/>
              </w:rPr>
            </w:pPr>
          </w:p>
          <w:p w14:paraId="5A33762B" w14:textId="77777777" w:rsidR="00A75FEE" w:rsidRPr="00453B46" w:rsidRDefault="00F8702E" w:rsidP="00A75FEE">
            <w:pPr>
              <w:jc w:val="both"/>
              <w:rPr>
                <w:rFonts w:ascii="Sylfaen" w:hAnsi="Sylfaen"/>
                <w:b/>
                <w:lang w:val="ka-GE"/>
              </w:rPr>
            </w:pPr>
            <w:r w:rsidRPr="00453B46">
              <w:rPr>
                <w:rFonts w:ascii="Sylfaen" w:hAnsi="Sylfaen"/>
                <w:b/>
                <w:lang w:val="ka-GE"/>
              </w:rPr>
              <w:lastRenderedPageBreak/>
              <w:t>I კვირა</w:t>
            </w:r>
          </w:p>
          <w:p w14:paraId="03494437" w14:textId="77777777" w:rsidR="00F8702E" w:rsidRPr="00453B46" w:rsidRDefault="00F8702E" w:rsidP="00A75FEE">
            <w:pPr>
              <w:jc w:val="both"/>
              <w:rPr>
                <w:rFonts w:ascii="Sylfaen" w:hAnsi="Sylfaen"/>
                <w:b/>
                <w:lang w:val="ka-GE"/>
              </w:rPr>
            </w:pPr>
            <w:r w:rsidRPr="00453B46">
              <w:rPr>
                <w:rFonts w:ascii="Sylfaen" w:hAnsi="Sylfaen"/>
                <w:b/>
                <w:lang w:val="ka-GE"/>
              </w:rPr>
              <w:t>ლექცია 1 სთ</w:t>
            </w:r>
          </w:p>
          <w:p w14:paraId="2CCA975F" w14:textId="77777777" w:rsidR="00F8702E" w:rsidRPr="00453B46" w:rsidRDefault="00F8702E" w:rsidP="00A75FEE">
            <w:pPr>
              <w:jc w:val="both"/>
              <w:rPr>
                <w:rFonts w:ascii="Sylfaen" w:hAnsi="Sylfaen"/>
                <w:lang w:val="ka-GE"/>
              </w:rPr>
            </w:pPr>
            <w:r w:rsidRPr="00453B46">
              <w:rPr>
                <w:rFonts w:ascii="Sylfaen" w:hAnsi="Sylfaen"/>
                <w:lang w:val="ka-GE"/>
              </w:rPr>
              <w:t>სილაბუსის გაცნობა</w:t>
            </w:r>
          </w:p>
          <w:p w14:paraId="731DE37D" w14:textId="77777777" w:rsidR="00F8702E" w:rsidRPr="00453B46" w:rsidRDefault="00F8702E" w:rsidP="00A75FEE">
            <w:pPr>
              <w:jc w:val="both"/>
              <w:rPr>
                <w:rFonts w:ascii="Sylfaen" w:hAnsi="Sylfaen"/>
                <w:lang w:val="ka-GE"/>
              </w:rPr>
            </w:pPr>
            <w:r w:rsidRPr="00453B46">
              <w:rPr>
                <w:rFonts w:ascii="Sylfaen" w:hAnsi="Sylfaen"/>
                <w:lang w:val="ka-GE"/>
              </w:rPr>
              <w:t>შეფასების სისტემის გაცნობა</w:t>
            </w:r>
          </w:p>
          <w:p w14:paraId="5CAD2A4B" w14:textId="77777777" w:rsidR="00F8702E" w:rsidRPr="00453B46" w:rsidRDefault="00F8702E" w:rsidP="00A75FEE">
            <w:pPr>
              <w:jc w:val="both"/>
              <w:rPr>
                <w:rFonts w:ascii="Sylfaen" w:hAnsi="Sylfaen"/>
                <w:lang w:val="ka-GE"/>
              </w:rPr>
            </w:pPr>
            <w:r w:rsidRPr="00453B46">
              <w:rPr>
                <w:rFonts w:ascii="Sylfaen" w:hAnsi="Sylfaen"/>
                <w:lang w:val="ka-GE"/>
              </w:rPr>
              <w:t>დისციპლინური წესების გაცნობა</w:t>
            </w:r>
          </w:p>
          <w:p w14:paraId="7A3C710F" w14:textId="77777777" w:rsidR="00F8702E" w:rsidRPr="00453B46" w:rsidRDefault="00F8702E" w:rsidP="00A75FEE">
            <w:pPr>
              <w:jc w:val="both"/>
              <w:rPr>
                <w:rFonts w:ascii="Sylfaen" w:hAnsi="Sylfaen"/>
                <w:lang w:val="ka-GE"/>
              </w:rPr>
            </w:pPr>
            <w:r w:rsidRPr="00453B46">
              <w:rPr>
                <w:rFonts w:ascii="Sylfaen" w:hAnsi="Sylfaen"/>
                <w:lang w:val="ka-GE"/>
              </w:rPr>
              <w:t>პრევენციული მედიცინის ძირითადი საკითხები.</w:t>
            </w:r>
          </w:p>
          <w:p w14:paraId="7BCA4947" w14:textId="77777777" w:rsidR="00F8702E" w:rsidRPr="00453B46" w:rsidRDefault="00F8702E" w:rsidP="00A75FEE">
            <w:pPr>
              <w:jc w:val="both"/>
              <w:rPr>
                <w:rFonts w:ascii="Sylfaen" w:hAnsi="Sylfaen"/>
                <w:lang w:val="ka-GE"/>
              </w:rPr>
            </w:pPr>
            <w:r w:rsidRPr="00453B46">
              <w:rPr>
                <w:rFonts w:ascii="Sylfaen" w:hAnsi="Sylfaen"/>
                <w:lang w:val="ka-GE"/>
              </w:rPr>
              <w:t>ადამიანის ჰანმრთელობისათვის უსაფრთხო გარემოს უზრუნველყოფა. გარემო ფაქტორების გავლენა ადამიანის ჯანმრთელობაზე.</w:t>
            </w:r>
          </w:p>
          <w:p w14:paraId="1A6A1A50" w14:textId="77777777" w:rsidR="00F8702E" w:rsidRPr="00453B46" w:rsidRDefault="00F8702E" w:rsidP="00A75FEE">
            <w:pPr>
              <w:jc w:val="both"/>
              <w:rPr>
                <w:rFonts w:ascii="Sylfaen" w:hAnsi="Sylfaen"/>
                <w:lang w:val="ka-GE"/>
              </w:rPr>
            </w:pPr>
          </w:p>
          <w:p w14:paraId="738029BB" w14:textId="77777777" w:rsidR="00F8702E" w:rsidRPr="00453B46" w:rsidRDefault="007546FB" w:rsidP="00A75FEE">
            <w:pPr>
              <w:jc w:val="both"/>
              <w:rPr>
                <w:rFonts w:ascii="Sylfaen" w:hAnsi="Sylfaen"/>
                <w:b/>
                <w:lang w:val="ka-GE"/>
              </w:rPr>
            </w:pPr>
            <w:r w:rsidRPr="00453B46">
              <w:rPr>
                <w:rFonts w:ascii="Sylfaen" w:hAnsi="Sylfaen"/>
                <w:b/>
                <w:lang w:val="ka-GE"/>
              </w:rPr>
              <w:t>სემინარი 1</w:t>
            </w:r>
            <w:r w:rsidR="00F8702E" w:rsidRPr="00453B46">
              <w:rPr>
                <w:rFonts w:ascii="Sylfaen" w:hAnsi="Sylfaen"/>
                <w:b/>
                <w:lang w:val="ka-GE"/>
              </w:rPr>
              <w:t>სთ</w:t>
            </w:r>
          </w:p>
          <w:p w14:paraId="16CDCD64" w14:textId="77777777" w:rsidR="00F8702E" w:rsidRPr="00453B46" w:rsidRDefault="00F8702E" w:rsidP="00A75FEE">
            <w:pPr>
              <w:jc w:val="both"/>
              <w:rPr>
                <w:rFonts w:ascii="Sylfaen" w:hAnsi="Sylfaen"/>
                <w:lang w:val="ka-GE"/>
              </w:rPr>
            </w:pPr>
            <w:r w:rsidRPr="00453B46">
              <w:rPr>
                <w:rFonts w:ascii="Sylfaen" w:hAnsi="Sylfaen"/>
                <w:lang w:val="ka-GE"/>
              </w:rPr>
              <w:t>პრევენციული მედიცინის ძირითადი კონცეფციები.</w:t>
            </w:r>
          </w:p>
          <w:p w14:paraId="704D42E0" w14:textId="77777777" w:rsidR="00F8702E" w:rsidRPr="00453B46" w:rsidRDefault="00F8702E" w:rsidP="00A75FEE">
            <w:pPr>
              <w:jc w:val="both"/>
              <w:rPr>
                <w:rFonts w:ascii="Sylfaen" w:hAnsi="Sylfaen"/>
                <w:lang w:val="ka-GE"/>
              </w:rPr>
            </w:pPr>
            <w:r w:rsidRPr="00453B46">
              <w:rPr>
                <w:rFonts w:ascii="Sylfaen" w:hAnsi="Sylfaen"/>
                <w:lang w:val="ka-GE"/>
              </w:rPr>
              <w:t>სათავსოს მიკროკლიმატის ჰიგიენური შეფასება.</w:t>
            </w:r>
          </w:p>
          <w:p w14:paraId="5F0B8B80"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58F39EB7" w14:textId="77777777" w:rsidR="003C6E8F" w:rsidRPr="00453B46" w:rsidRDefault="003C6E8F" w:rsidP="00A75FEE">
            <w:pPr>
              <w:jc w:val="both"/>
              <w:rPr>
                <w:rFonts w:ascii="Sylfaen" w:hAnsi="Sylfaen"/>
                <w:lang w:val="ka-GE"/>
              </w:rPr>
            </w:pPr>
          </w:p>
        </w:tc>
      </w:tr>
      <w:tr w:rsidR="00A75FEE" w:rsidRPr="00453B46" w14:paraId="6A1CC3AE" w14:textId="77777777" w:rsidTr="0034512D">
        <w:tc>
          <w:tcPr>
            <w:tcW w:w="2590" w:type="dxa"/>
          </w:tcPr>
          <w:p w14:paraId="0AAF1913" w14:textId="77777777" w:rsidR="00A75FEE" w:rsidRPr="00453B46" w:rsidRDefault="00A75FEE" w:rsidP="00A75FEE">
            <w:pPr>
              <w:rPr>
                <w:rFonts w:ascii="Sylfaen" w:hAnsi="Sylfaen"/>
                <w:b/>
                <w:lang w:val="ka-GE"/>
              </w:rPr>
            </w:pPr>
          </w:p>
        </w:tc>
        <w:tc>
          <w:tcPr>
            <w:tcW w:w="6980" w:type="dxa"/>
          </w:tcPr>
          <w:p w14:paraId="7A61978F" w14:textId="77777777" w:rsidR="00A75FEE" w:rsidRPr="00453B46" w:rsidRDefault="00F8702E" w:rsidP="00A75FEE">
            <w:pPr>
              <w:jc w:val="both"/>
              <w:rPr>
                <w:rFonts w:ascii="Sylfaen" w:hAnsi="Sylfaen"/>
                <w:b/>
                <w:lang w:val="ka-GE"/>
              </w:rPr>
            </w:pPr>
            <w:r w:rsidRPr="00453B46">
              <w:rPr>
                <w:rFonts w:ascii="Sylfaen" w:hAnsi="Sylfaen"/>
                <w:b/>
                <w:lang w:val="ka-GE"/>
              </w:rPr>
              <w:t>II კვირა</w:t>
            </w:r>
          </w:p>
          <w:p w14:paraId="0D0048DB" w14:textId="77777777" w:rsidR="00F8702E" w:rsidRPr="00453B46" w:rsidRDefault="00C019A3" w:rsidP="00A75FEE">
            <w:pPr>
              <w:jc w:val="both"/>
              <w:rPr>
                <w:rFonts w:ascii="Sylfaen" w:hAnsi="Sylfaen"/>
                <w:b/>
                <w:lang w:val="ka-GE"/>
              </w:rPr>
            </w:pPr>
            <w:r w:rsidRPr="00453B46">
              <w:rPr>
                <w:rFonts w:ascii="Sylfaen" w:hAnsi="Sylfaen"/>
                <w:b/>
                <w:lang w:val="ka-GE"/>
              </w:rPr>
              <w:t>ლ</w:t>
            </w:r>
            <w:r w:rsidR="00F8702E" w:rsidRPr="00453B46">
              <w:rPr>
                <w:rFonts w:ascii="Sylfaen" w:hAnsi="Sylfaen"/>
                <w:b/>
                <w:lang w:val="ka-GE"/>
              </w:rPr>
              <w:t>ექცია 1 სთ</w:t>
            </w:r>
            <w:r w:rsidRPr="00453B46">
              <w:rPr>
                <w:rFonts w:ascii="Sylfaen" w:hAnsi="Sylfaen"/>
                <w:b/>
                <w:lang w:val="ka-GE"/>
              </w:rPr>
              <w:t xml:space="preserve"> თემაზე:</w:t>
            </w:r>
          </w:p>
          <w:p w14:paraId="5EF7AF6E" w14:textId="77777777" w:rsidR="00C019A3" w:rsidRPr="00453B46" w:rsidRDefault="00C019A3" w:rsidP="00A75FEE">
            <w:pPr>
              <w:jc w:val="both"/>
              <w:rPr>
                <w:rFonts w:ascii="Sylfaen" w:hAnsi="Sylfaen"/>
                <w:lang w:val="ka-GE"/>
              </w:rPr>
            </w:pPr>
            <w:r w:rsidRPr="00453B46">
              <w:rPr>
                <w:rFonts w:ascii="Sylfaen" w:hAnsi="Sylfaen"/>
                <w:lang w:val="ka-GE"/>
              </w:rPr>
              <w:t>პირველადი პრევენციის (პროფილაქტიკის) მეთოდები. გარემო ფაქტორების გავლენა ადამიანის ჯანმრთელობაზე.</w:t>
            </w:r>
          </w:p>
          <w:p w14:paraId="5F11FFCD" w14:textId="77777777" w:rsidR="00C019A3" w:rsidRPr="00453B46" w:rsidRDefault="00C019A3"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14:paraId="508F4A71" w14:textId="77777777" w:rsidR="00A409EC" w:rsidRPr="00453B46" w:rsidRDefault="00A409EC" w:rsidP="00A409EC">
            <w:pPr>
              <w:jc w:val="both"/>
              <w:rPr>
                <w:rFonts w:ascii="Sylfaen" w:hAnsi="Sylfaen"/>
                <w:b/>
                <w:lang w:val="ka-GE"/>
              </w:rPr>
            </w:pPr>
            <w:r w:rsidRPr="00453B46">
              <w:rPr>
                <w:rFonts w:ascii="Sylfaen" w:hAnsi="Sylfaen"/>
                <w:b/>
                <w:lang w:val="ka-GE"/>
              </w:rPr>
              <w:t>დავალების შემოწმება:</w:t>
            </w:r>
          </w:p>
          <w:p w14:paraId="2427AB44" w14:textId="77777777" w:rsidR="0013027B" w:rsidRPr="00453B46" w:rsidRDefault="00A409EC" w:rsidP="0013027B">
            <w:pPr>
              <w:jc w:val="both"/>
              <w:rPr>
                <w:rFonts w:ascii="Sylfaen" w:hAnsi="Sylfaen"/>
                <w:b/>
                <w:lang w:val="ka-GE"/>
              </w:rPr>
            </w:pPr>
            <w:r w:rsidRPr="00453B46">
              <w:rPr>
                <w:rFonts w:ascii="Sylfaen" w:hAnsi="Sylfaen"/>
                <w:b/>
                <w:lang w:val="ka-GE"/>
              </w:rPr>
              <w:t xml:space="preserve"> შესწავლ</w:t>
            </w:r>
            <w:r w:rsidR="00837B2D" w:rsidRPr="00453B46">
              <w:rPr>
                <w:rFonts w:ascii="Sylfaen" w:hAnsi="Sylfaen"/>
                <w:b/>
                <w:lang w:val="ka-GE"/>
              </w:rPr>
              <w:t>ილი მასალის ზეპირი პრეზენტაცია 0-1</w:t>
            </w:r>
          </w:p>
          <w:p w14:paraId="20E21DDB" w14:textId="77777777" w:rsidR="00C019A3" w:rsidRPr="00453B46" w:rsidRDefault="00C019A3" w:rsidP="0013027B">
            <w:pPr>
              <w:jc w:val="both"/>
              <w:rPr>
                <w:rFonts w:ascii="Sylfaen" w:hAnsi="Sylfaen"/>
                <w:lang w:val="ka-GE"/>
              </w:rPr>
            </w:pPr>
            <w:r w:rsidRPr="00453B46">
              <w:rPr>
                <w:rFonts w:ascii="Sylfaen" w:hAnsi="Sylfaen"/>
                <w:lang w:val="ka-GE"/>
              </w:rPr>
              <w:t>ჯანსაღი ცხოვრების პროპაგანდა. დაავადებათა პრევენციის სპეციფიკური მეთოდები, პრევენციის ხარისხი, ეკონომიკა და პრევენცია.</w:t>
            </w:r>
          </w:p>
          <w:p w14:paraId="1DA01F58"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22DF4312" w14:textId="77777777" w:rsidR="003C6E8F" w:rsidRPr="00453B46" w:rsidRDefault="003C6E8F" w:rsidP="0013027B">
            <w:pPr>
              <w:jc w:val="both"/>
              <w:rPr>
                <w:rFonts w:ascii="Sylfaen" w:hAnsi="Sylfaen"/>
                <w:lang w:val="ka-GE"/>
              </w:rPr>
            </w:pPr>
          </w:p>
        </w:tc>
      </w:tr>
      <w:tr w:rsidR="00A75FEE" w:rsidRPr="00453B46" w14:paraId="363845DB" w14:textId="77777777" w:rsidTr="0034512D">
        <w:tc>
          <w:tcPr>
            <w:tcW w:w="2590" w:type="dxa"/>
          </w:tcPr>
          <w:p w14:paraId="6C8BE89D" w14:textId="77777777" w:rsidR="00A75FEE" w:rsidRPr="00453B46" w:rsidRDefault="00A75FEE" w:rsidP="00A75FEE">
            <w:pPr>
              <w:rPr>
                <w:rFonts w:ascii="Sylfaen" w:hAnsi="Sylfaen"/>
                <w:b/>
                <w:lang w:val="ka-GE"/>
              </w:rPr>
            </w:pPr>
          </w:p>
        </w:tc>
        <w:tc>
          <w:tcPr>
            <w:tcW w:w="6980" w:type="dxa"/>
          </w:tcPr>
          <w:p w14:paraId="4E67B948" w14:textId="77777777" w:rsidR="00A75FEE" w:rsidRPr="00453B46" w:rsidRDefault="00F8702E" w:rsidP="00A75FEE">
            <w:pPr>
              <w:jc w:val="both"/>
              <w:rPr>
                <w:rFonts w:ascii="Sylfaen" w:hAnsi="Sylfaen"/>
                <w:b/>
                <w:lang w:val="ka-GE"/>
              </w:rPr>
            </w:pPr>
            <w:r w:rsidRPr="00453B46">
              <w:rPr>
                <w:rFonts w:ascii="Sylfaen" w:hAnsi="Sylfaen"/>
                <w:b/>
                <w:lang w:val="ka-GE"/>
              </w:rPr>
              <w:t>III</w:t>
            </w:r>
            <w:r w:rsidR="00C019A3" w:rsidRPr="00453B46">
              <w:rPr>
                <w:rFonts w:ascii="Sylfaen" w:hAnsi="Sylfaen"/>
                <w:b/>
                <w:lang w:val="ka-GE"/>
              </w:rPr>
              <w:t xml:space="preserve"> კვირა</w:t>
            </w:r>
          </w:p>
          <w:p w14:paraId="7C3BEEDF" w14:textId="77777777" w:rsidR="00C019A3" w:rsidRPr="00453B46" w:rsidRDefault="00C019A3" w:rsidP="00A75FEE">
            <w:pPr>
              <w:jc w:val="both"/>
              <w:rPr>
                <w:rFonts w:ascii="Sylfaen" w:hAnsi="Sylfaen"/>
                <w:b/>
                <w:lang w:val="ka-GE"/>
              </w:rPr>
            </w:pPr>
            <w:r w:rsidRPr="00453B46">
              <w:rPr>
                <w:rFonts w:ascii="Sylfaen" w:hAnsi="Sylfaen"/>
                <w:b/>
                <w:lang w:val="ka-GE"/>
              </w:rPr>
              <w:t>ლექცია 1 სთ</w:t>
            </w:r>
          </w:p>
          <w:p w14:paraId="2247DA8C"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3997F850" w14:textId="77777777" w:rsidR="00837B2D" w:rsidRPr="00453B46" w:rsidRDefault="00A409EC" w:rsidP="00A409EC">
            <w:pPr>
              <w:jc w:val="both"/>
              <w:rPr>
                <w:rFonts w:ascii="Sylfaen" w:hAnsi="Sylfaen"/>
                <w:b/>
                <w:lang w:val="en-US"/>
              </w:rPr>
            </w:pPr>
            <w:r w:rsidRPr="00453B46">
              <w:rPr>
                <w:rFonts w:ascii="Sylfaen" w:hAnsi="Sylfaen"/>
                <w:b/>
                <w:lang w:val="ka-GE"/>
              </w:rPr>
              <w:t>შესწავლ</w:t>
            </w:r>
            <w:r w:rsidR="00837B2D" w:rsidRPr="00453B46">
              <w:rPr>
                <w:rFonts w:ascii="Sylfaen" w:hAnsi="Sylfaen"/>
                <w:b/>
                <w:lang w:val="ka-GE"/>
              </w:rPr>
              <w:t>ილი მასალის ზეპირი პრეზენტაცია</w:t>
            </w:r>
            <w:r w:rsidR="00837B2D" w:rsidRPr="00453B46">
              <w:rPr>
                <w:rFonts w:ascii="Sylfaen" w:hAnsi="Sylfaen"/>
                <w:b/>
                <w:lang w:val="en-US"/>
              </w:rPr>
              <w:t xml:space="preserve"> </w:t>
            </w:r>
            <w:r w:rsidR="00837B2D" w:rsidRPr="00453B46">
              <w:rPr>
                <w:rFonts w:ascii="Sylfaen" w:hAnsi="Sylfaen"/>
                <w:b/>
                <w:lang w:val="ka-GE"/>
              </w:rPr>
              <w:t>0-1</w:t>
            </w:r>
          </w:p>
          <w:p w14:paraId="161DEB88" w14:textId="77777777" w:rsidR="00A409EC" w:rsidRPr="00453B46" w:rsidRDefault="00A409EC" w:rsidP="00A409EC">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14E18B6A" w14:textId="77777777" w:rsidR="00C019A3" w:rsidRPr="00453B46" w:rsidRDefault="00C019A3" w:rsidP="00A75FEE">
            <w:pPr>
              <w:jc w:val="both"/>
              <w:rPr>
                <w:rFonts w:ascii="Sylfaen" w:hAnsi="Sylfaen"/>
                <w:lang w:val="ka-GE"/>
              </w:rPr>
            </w:pPr>
            <w:r w:rsidRPr="00453B46">
              <w:rPr>
                <w:rFonts w:ascii="Sylfaen" w:hAnsi="Sylfaen"/>
                <w:lang w:val="ka-GE"/>
              </w:rPr>
              <w:t>მეორადი პრევენციის (პროფილაქტიკის) პრინციპები. ჯანსაღი ცხოვრების წესი.</w:t>
            </w:r>
          </w:p>
          <w:p w14:paraId="2BAE0E2B" w14:textId="77777777"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F6244FD" w14:textId="77777777" w:rsidR="00C019A3" w:rsidRPr="00453B46" w:rsidRDefault="00C019A3" w:rsidP="00A75FEE">
            <w:pPr>
              <w:jc w:val="both"/>
              <w:rPr>
                <w:rFonts w:ascii="Sylfaen" w:hAnsi="Sylfaen"/>
                <w:lang w:val="ka-GE"/>
              </w:rPr>
            </w:pPr>
            <w:r w:rsidRPr="00453B46">
              <w:rPr>
                <w:rFonts w:ascii="Sylfaen" w:hAnsi="Sylfaen"/>
                <w:lang w:val="ka-GE"/>
              </w:rPr>
              <w:t>სკრინინგ გაიდლაინები და რეკომენდაციები</w:t>
            </w:r>
          </w:p>
          <w:p w14:paraId="07FD6EB0"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208C0213" w14:textId="77777777" w:rsidR="003C6E8F" w:rsidRPr="00453B46" w:rsidRDefault="003C6E8F" w:rsidP="00A75FEE">
            <w:pPr>
              <w:jc w:val="both"/>
              <w:rPr>
                <w:rFonts w:ascii="Sylfaen" w:hAnsi="Sylfaen"/>
                <w:lang w:val="ka-GE"/>
              </w:rPr>
            </w:pPr>
          </w:p>
        </w:tc>
      </w:tr>
      <w:tr w:rsidR="00A75FEE" w:rsidRPr="00453B46" w14:paraId="7FF34510" w14:textId="77777777" w:rsidTr="0034512D">
        <w:tc>
          <w:tcPr>
            <w:tcW w:w="2590" w:type="dxa"/>
          </w:tcPr>
          <w:p w14:paraId="27DCA9D1" w14:textId="77777777" w:rsidR="00A75FEE" w:rsidRPr="00453B46" w:rsidRDefault="00A75FEE" w:rsidP="00A75FEE">
            <w:pPr>
              <w:rPr>
                <w:rFonts w:ascii="Sylfaen" w:hAnsi="Sylfaen"/>
                <w:b/>
                <w:lang w:val="ka-GE"/>
              </w:rPr>
            </w:pPr>
          </w:p>
        </w:tc>
        <w:tc>
          <w:tcPr>
            <w:tcW w:w="6980" w:type="dxa"/>
          </w:tcPr>
          <w:p w14:paraId="576B86CC" w14:textId="77777777" w:rsidR="00A75FEE" w:rsidRPr="00453B46" w:rsidRDefault="00F8702E" w:rsidP="00A75FEE">
            <w:pPr>
              <w:jc w:val="both"/>
              <w:rPr>
                <w:rFonts w:ascii="Sylfaen" w:hAnsi="Sylfaen"/>
                <w:b/>
                <w:lang w:val="ka-GE"/>
              </w:rPr>
            </w:pPr>
            <w:r w:rsidRPr="00453B46">
              <w:rPr>
                <w:rFonts w:ascii="Sylfaen" w:hAnsi="Sylfaen"/>
                <w:b/>
                <w:lang w:val="ka-GE"/>
              </w:rPr>
              <w:t>IV</w:t>
            </w:r>
            <w:r w:rsidR="00C019A3" w:rsidRPr="00453B46">
              <w:rPr>
                <w:rFonts w:ascii="Sylfaen" w:hAnsi="Sylfaen"/>
                <w:b/>
                <w:lang w:val="ka-GE"/>
              </w:rPr>
              <w:t xml:space="preserve"> კვირა</w:t>
            </w:r>
          </w:p>
          <w:p w14:paraId="531F3213" w14:textId="77777777" w:rsidR="00C019A3" w:rsidRPr="00453B46" w:rsidRDefault="00897921" w:rsidP="00A75FEE">
            <w:pPr>
              <w:jc w:val="both"/>
              <w:rPr>
                <w:rFonts w:ascii="Sylfaen" w:hAnsi="Sylfaen"/>
                <w:b/>
                <w:lang w:val="ka-GE"/>
              </w:rPr>
            </w:pPr>
            <w:r>
              <w:rPr>
                <w:rFonts w:ascii="Sylfaen" w:hAnsi="Sylfaen"/>
                <w:b/>
                <w:lang w:val="ka-GE"/>
              </w:rPr>
              <w:t>ლექც</w:t>
            </w:r>
            <w:r w:rsidR="00C019A3" w:rsidRPr="00453B46">
              <w:rPr>
                <w:rFonts w:ascii="Sylfaen" w:hAnsi="Sylfaen"/>
                <w:b/>
                <w:lang w:val="ka-GE"/>
              </w:rPr>
              <w:t>ია 1 საათი</w:t>
            </w:r>
          </w:p>
          <w:p w14:paraId="6ED0E74E" w14:textId="77777777" w:rsidR="00C019A3" w:rsidRPr="00453B46" w:rsidRDefault="00C019A3" w:rsidP="00A75FEE">
            <w:pPr>
              <w:jc w:val="both"/>
              <w:rPr>
                <w:rFonts w:ascii="Sylfaen" w:hAnsi="Sylfaen"/>
                <w:lang w:val="ka-GE"/>
              </w:rPr>
            </w:pPr>
            <w:r w:rsidRPr="00453B46">
              <w:rPr>
                <w:rFonts w:ascii="Sylfaen" w:hAnsi="Sylfaen"/>
                <w:lang w:val="ka-GE"/>
              </w:rPr>
              <w:t xml:space="preserve">მესამეული პრევენციის (პროფილაქტიკის) მეთოდები. გარემოს დაბინძურების მნიშვნელობა. დაბინძურების </w:t>
            </w:r>
            <w:r w:rsidRPr="00453B46">
              <w:rPr>
                <w:rFonts w:ascii="Sylfaen" w:hAnsi="Sylfaen"/>
                <w:lang w:val="ka-GE"/>
              </w:rPr>
              <w:lastRenderedPageBreak/>
              <w:t>მთავარი წყაროები. დაბინძურებული წყლების გავლენა მოსახლეობის ჯანმრთელობაზე. წყლის ეპიდემიოლოგიური მნიშვნელობა.</w:t>
            </w:r>
          </w:p>
          <w:p w14:paraId="5F468475" w14:textId="77777777" w:rsidR="00C019A3" w:rsidRPr="00453B46" w:rsidRDefault="00C019A3" w:rsidP="00A75FEE">
            <w:pPr>
              <w:jc w:val="both"/>
              <w:rPr>
                <w:rFonts w:ascii="Sylfaen" w:hAnsi="Sylfaen"/>
                <w:lang w:val="ka-GE"/>
              </w:rPr>
            </w:pPr>
            <w:r w:rsidRPr="00453B46">
              <w:rPr>
                <w:rFonts w:ascii="Sylfaen" w:hAnsi="Sylfaen"/>
                <w:lang w:val="ka-GE"/>
              </w:rPr>
              <w:t>დაავადება, შრომისუუნარობა და დაავადებების პერსპექტივები. მესამეული პროფილაქტიკის შესაძლებლობები, შრომისუუნარობის აღდგენა-რეაბილიტაცია.</w:t>
            </w:r>
          </w:p>
          <w:p w14:paraId="2F5476B7" w14:textId="77777777" w:rsidR="00A409EC" w:rsidRPr="00453B46" w:rsidRDefault="00A07105" w:rsidP="00A409EC">
            <w:pPr>
              <w:jc w:val="both"/>
              <w:rPr>
                <w:rFonts w:ascii="Sylfaen" w:hAnsi="Sylfaen"/>
                <w:b/>
                <w:lang w:val="ka-GE"/>
              </w:rPr>
            </w:pPr>
            <w:r w:rsidRPr="00453B46">
              <w:rPr>
                <w:rFonts w:ascii="Sylfaen" w:hAnsi="Sylfaen"/>
                <w:b/>
                <w:lang w:val="ka-GE"/>
              </w:rPr>
              <w:t xml:space="preserve">სემინარი </w:t>
            </w:r>
            <w:r w:rsidRPr="00453B46">
              <w:rPr>
                <w:rFonts w:ascii="Sylfaen" w:hAnsi="Sylfaen"/>
                <w:b/>
                <w:lang w:val="en-US"/>
              </w:rPr>
              <w:t>1</w:t>
            </w:r>
            <w:r w:rsidRPr="00453B46">
              <w:rPr>
                <w:rFonts w:ascii="Sylfaen" w:hAnsi="Sylfaen"/>
                <w:b/>
                <w:lang w:val="ka-GE"/>
              </w:rPr>
              <w:t xml:space="preserve"> საათი</w:t>
            </w:r>
          </w:p>
          <w:p w14:paraId="565B07C5"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7D4600BB" w14:textId="77777777"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14:paraId="019702EB" w14:textId="77777777" w:rsidR="00C019A3" w:rsidRPr="00453B46" w:rsidRDefault="00C019A3" w:rsidP="00A409EC">
            <w:pPr>
              <w:jc w:val="both"/>
              <w:rPr>
                <w:rFonts w:ascii="Sylfaen" w:hAnsi="Sylfaen"/>
                <w:lang w:val="ka-GE"/>
              </w:rPr>
            </w:pPr>
            <w:r w:rsidRPr="00453B46">
              <w:rPr>
                <w:rFonts w:ascii="Sylfaen" w:hAnsi="Sylfaen"/>
                <w:lang w:val="ka-GE"/>
              </w:rPr>
              <w:t>სასმელი წყლის ფიზიკური, ქიმიური და ბაქტერიოლოგიური გამოკვლევისა და შეფასების მეთოდები.</w:t>
            </w:r>
          </w:p>
          <w:p w14:paraId="1957A3F3"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52396C0E" w14:textId="77777777" w:rsidR="003C6E8F" w:rsidRPr="00453B46" w:rsidRDefault="003C6E8F" w:rsidP="00A409EC">
            <w:pPr>
              <w:jc w:val="both"/>
              <w:rPr>
                <w:rFonts w:ascii="Sylfaen" w:hAnsi="Sylfaen"/>
                <w:lang w:val="ka-GE"/>
              </w:rPr>
            </w:pPr>
          </w:p>
        </w:tc>
      </w:tr>
      <w:tr w:rsidR="00A75FEE" w:rsidRPr="00453B46" w14:paraId="52949A1A" w14:textId="77777777" w:rsidTr="0034512D">
        <w:tc>
          <w:tcPr>
            <w:tcW w:w="2590" w:type="dxa"/>
          </w:tcPr>
          <w:p w14:paraId="32AD7598" w14:textId="77777777" w:rsidR="00A75FEE" w:rsidRPr="00453B46" w:rsidRDefault="00A75FEE" w:rsidP="00A75FEE">
            <w:pPr>
              <w:rPr>
                <w:rFonts w:ascii="Sylfaen" w:hAnsi="Sylfaen"/>
                <w:b/>
                <w:lang w:val="ka-GE"/>
              </w:rPr>
            </w:pPr>
          </w:p>
        </w:tc>
        <w:tc>
          <w:tcPr>
            <w:tcW w:w="6980" w:type="dxa"/>
          </w:tcPr>
          <w:p w14:paraId="43850895" w14:textId="77777777" w:rsidR="00A75FEE" w:rsidRPr="00453B46" w:rsidRDefault="00F8702E" w:rsidP="00A75FEE">
            <w:pPr>
              <w:jc w:val="both"/>
              <w:rPr>
                <w:rFonts w:ascii="Sylfaen" w:hAnsi="Sylfaen"/>
                <w:b/>
                <w:lang w:val="ka-GE"/>
              </w:rPr>
            </w:pPr>
            <w:r w:rsidRPr="00453B46">
              <w:rPr>
                <w:rFonts w:ascii="Sylfaen" w:hAnsi="Sylfaen"/>
                <w:b/>
                <w:lang w:val="ka-GE"/>
              </w:rPr>
              <w:t>V</w:t>
            </w:r>
            <w:r w:rsidR="00C019A3" w:rsidRPr="00453B46">
              <w:rPr>
                <w:rFonts w:ascii="Sylfaen" w:hAnsi="Sylfaen"/>
                <w:b/>
                <w:lang w:val="ka-GE"/>
              </w:rPr>
              <w:t xml:space="preserve"> კვირა</w:t>
            </w:r>
          </w:p>
          <w:p w14:paraId="61A71717" w14:textId="77777777" w:rsidR="00C019A3" w:rsidRPr="00453B46" w:rsidRDefault="00C019A3" w:rsidP="00A75FEE">
            <w:pPr>
              <w:jc w:val="both"/>
              <w:rPr>
                <w:rFonts w:ascii="Sylfaen" w:hAnsi="Sylfaen"/>
                <w:b/>
                <w:lang w:val="ka-GE"/>
              </w:rPr>
            </w:pPr>
            <w:r w:rsidRPr="00453B46">
              <w:rPr>
                <w:rFonts w:ascii="Sylfaen" w:hAnsi="Sylfaen"/>
                <w:b/>
                <w:lang w:val="ka-GE"/>
              </w:rPr>
              <w:t>ლექცია 1 სთ</w:t>
            </w:r>
          </w:p>
          <w:p w14:paraId="622DBAD3" w14:textId="77777777" w:rsidR="00C019A3" w:rsidRPr="00453B46" w:rsidRDefault="00C019A3" w:rsidP="00A75FEE">
            <w:pPr>
              <w:jc w:val="both"/>
              <w:rPr>
                <w:rFonts w:ascii="Sylfaen" w:hAnsi="Sylfaen"/>
                <w:lang w:val="ka-GE"/>
              </w:rPr>
            </w:pPr>
            <w:r w:rsidRPr="00453B46">
              <w:rPr>
                <w:rFonts w:ascii="Sylfaen" w:hAnsi="Sylfaen"/>
                <w:lang w:val="ka-GE"/>
              </w:rPr>
              <w:t>ქრონიკული დაავადებების პრევენცია. ნიადაგი და მისი გავლენა მოსახლეობის ჯანმრთელობაზე.</w:t>
            </w:r>
          </w:p>
          <w:p w14:paraId="0F6518F5" w14:textId="77777777"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347B1C7D"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7200A4B3" w14:textId="77777777"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r w:rsidRPr="00453B46">
              <w:rPr>
                <w:rFonts w:ascii="Sylfaen" w:hAnsi="Sylfaen"/>
                <w:b/>
                <w:lang w:val="ka-GE"/>
              </w:rPr>
              <w:t xml:space="preserve"> </w:t>
            </w:r>
          </w:p>
          <w:p w14:paraId="1DBB5733" w14:textId="77777777" w:rsidR="00A409EC" w:rsidRPr="00453B46" w:rsidRDefault="00A409EC" w:rsidP="00A409EC">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370CEFDB" w14:textId="77777777" w:rsidR="00C019A3" w:rsidRPr="00453B46" w:rsidRDefault="00C019A3" w:rsidP="00A75FEE">
            <w:pPr>
              <w:jc w:val="both"/>
              <w:rPr>
                <w:rFonts w:ascii="Sylfaen" w:hAnsi="Sylfaen"/>
                <w:lang w:val="ka-GE"/>
              </w:rPr>
            </w:pPr>
            <w:r w:rsidRPr="00453B46">
              <w:rPr>
                <w:rFonts w:ascii="Sylfaen" w:hAnsi="Sylfaen"/>
                <w:lang w:val="ka-GE"/>
              </w:rPr>
              <w:t>ნიადაგი, როგორც ინფექციისა და ჰელმინთების გავრცელების წყარო. ნიადაგში არსებული ჰელმინთების აღმოჩენის მეთოდები.</w:t>
            </w:r>
          </w:p>
          <w:p w14:paraId="065A8478"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5998B640" w14:textId="77777777" w:rsidR="003C6E8F" w:rsidRPr="00453B46" w:rsidRDefault="003C6E8F" w:rsidP="00A75FEE">
            <w:pPr>
              <w:jc w:val="both"/>
              <w:rPr>
                <w:rFonts w:ascii="Sylfaen" w:hAnsi="Sylfaen"/>
                <w:lang w:val="ka-GE"/>
              </w:rPr>
            </w:pPr>
          </w:p>
        </w:tc>
      </w:tr>
      <w:tr w:rsidR="00A75FEE" w:rsidRPr="00453B46" w14:paraId="697750CE" w14:textId="77777777" w:rsidTr="0034512D">
        <w:tc>
          <w:tcPr>
            <w:tcW w:w="2590" w:type="dxa"/>
          </w:tcPr>
          <w:p w14:paraId="29E8C405" w14:textId="77777777" w:rsidR="00A75FEE" w:rsidRPr="00453B46" w:rsidRDefault="00A75FEE" w:rsidP="00A75FEE">
            <w:pPr>
              <w:rPr>
                <w:rFonts w:ascii="Sylfaen" w:hAnsi="Sylfaen"/>
                <w:b/>
                <w:lang w:val="ka-GE"/>
              </w:rPr>
            </w:pPr>
          </w:p>
        </w:tc>
        <w:tc>
          <w:tcPr>
            <w:tcW w:w="6980" w:type="dxa"/>
          </w:tcPr>
          <w:p w14:paraId="61B4AEDC" w14:textId="77777777" w:rsidR="00A75FEE" w:rsidRPr="00453B46" w:rsidRDefault="00F8702E" w:rsidP="00A75FEE">
            <w:pPr>
              <w:jc w:val="both"/>
              <w:rPr>
                <w:rFonts w:ascii="Sylfaen" w:hAnsi="Sylfaen"/>
                <w:b/>
                <w:lang w:val="ka-GE"/>
              </w:rPr>
            </w:pPr>
            <w:r w:rsidRPr="00453B46">
              <w:rPr>
                <w:rFonts w:ascii="Sylfaen" w:hAnsi="Sylfaen"/>
                <w:b/>
                <w:lang w:val="ka-GE"/>
              </w:rPr>
              <w:t>VI</w:t>
            </w:r>
            <w:r w:rsidR="00C019A3" w:rsidRPr="00453B46">
              <w:rPr>
                <w:rFonts w:ascii="Sylfaen" w:hAnsi="Sylfaen"/>
                <w:b/>
                <w:lang w:val="ka-GE"/>
              </w:rPr>
              <w:t xml:space="preserve"> კვირა</w:t>
            </w:r>
          </w:p>
          <w:p w14:paraId="6BA50CDB" w14:textId="77777777" w:rsidR="00C019A3" w:rsidRPr="00453B46" w:rsidRDefault="00C019A3" w:rsidP="00A75FEE">
            <w:pPr>
              <w:jc w:val="both"/>
              <w:rPr>
                <w:rFonts w:ascii="Sylfaen" w:hAnsi="Sylfaen"/>
                <w:b/>
                <w:lang w:val="ka-GE"/>
              </w:rPr>
            </w:pPr>
            <w:r w:rsidRPr="00453B46">
              <w:rPr>
                <w:rFonts w:ascii="Sylfaen" w:hAnsi="Sylfaen"/>
                <w:b/>
                <w:lang w:val="ka-GE"/>
              </w:rPr>
              <w:t>ლექცია 1 საათი</w:t>
            </w:r>
          </w:p>
          <w:p w14:paraId="35EB0CB8" w14:textId="77777777" w:rsidR="00C019A3" w:rsidRPr="00453B46" w:rsidRDefault="00C019A3" w:rsidP="00A75FEE">
            <w:pPr>
              <w:jc w:val="both"/>
              <w:rPr>
                <w:rFonts w:ascii="Sylfaen" w:hAnsi="Sylfaen"/>
                <w:lang w:val="ka-GE"/>
              </w:rPr>
            </w:pPr>
            <w:r w:rsidRPr="00453B46">
              <w:rPr>
                <w:rFonts w:ascii="Sylfaen" w:hAnsi="Sylfaen"/>
                <w:lang w:val="ka-GE"/>
              </w:rPr>
              <w:t>ჰიგიენური მოთხოვნები სამკურნალო დაწესებულების განლაგების და მოწყობის მიმართ.</w:t>
            </w:r>
          </w:p>
          <w:p w14:paraId="1553BCB2" w14:textId="77777777" w:rsidR="00C019A3" w:rsidRPr="00453B46" w:rsidRDefault="00C019A3"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87AC7F0" w14:textId="77777777" w:rsidR="00A409EC" w:rsidRPr="00453B46" w:rsidRDefault="00A409EC" w:rsidP="00A409EC">
            <w:pPr>
              <w:jc w:val="both"/>
              <w:rPr>
                <w:rFonts w:ascii="Sylfaen" w:hAnsi="Sylfaen"/>
                <w:b/>
                <w:lang w:val="ka-GE"/>
              </w:rPr>
            </w:pPr>
            <w:r w:rsidRPr="00453B46">
              <w:rPr>
                <w:rFonts w:ascii="Sylfaen" w:hAnsi="Sylfaen"/>
                <w:b/>
                <w:lang w:val="ka-GE"/>
              </w:rPr>
              <w:t xml:space="preserve">დავალების შემოწმება: </w:t>
            </w:r>
          </w:p>
          <w:p w14:paraId="295522C6" w14:textId="77777777" w:rsidR="00837B2D" w:rsidRPr="00453B46" w:rsidRDefault="00A409EC" w:rsidP="00A409EC">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14:paraId="4223BE93" w14:textId="77777777" w:rsidR="00A409EC" w:rsidRPr="00453B46" w:rsidRDefault="00A409EC" w:rsidP="00A409EC">
            <w:pPr>
              <w:jc w:val="both"/>
              <w:rPr>
                <w:rFonts w:ascii="Sylfaen" w:hAnsi="Sylfaen"/>
                <w:b/>
                <w:lang w:val="en-US"/>
              </w:rPr>
            </w:pPr>
            <w:r w:rsidRPr="00453B46">
              <w:rPr>
                <w:rFonts w:ascii="Sylfaen" w:hAnsi="Sylfaen"/>
                <w:b/>
                <w:lang w:val="ka-GE"/>
              </w:rPr>
              <w:t>ქვიზი</w:t>
            </w:r>
            <w:r w:rsidR="007B3337" w:rsidRPr="00453B46">
              <w:rPr>
                <w:rFonts w:ascii="Sylfaen" w:hAnsi="Sylfaen"/>
                <w:b/>
                <w:lang w:val="en-US"/>
              </w:rPr>
              <w:t xml:space="preserve"> 0-5</w:t>
            </w:r>
          </w:p>
          <w:p w14:paraId="7052F387" w14:textId="77777777" w:rsidR="00C019A3" w:rsidRPr="00453B46" w:rsidRDefault="00F87CCF" w:rsidP="00A75FEE">
            <w:pPr>
              <w:jc w:val="both"/>
              <w:rPr>
                <w:rFonts w:ascii="Sylfaen" w:hAnsi="Sylfaen"/>
                <w:lang w:val="ka-GE"/>
              </w:rPr>
            </w:pPr>
            <w:r w:rsidRPr="00453B46">
              <w:rPr>
                <w:rFonts w:ascii="Sylfaen" w:hAnsi="Sylfaen"/>
                <w:lang w:val="ka-GE"/>
              </w:rPr>
              <w:t>სტომატოლოგიური კაბინეტის ჰიგიენური ნორმები.</w:t>
            </w:r>
          </w:p>
          <w:p w14:paraId="395571FD"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1E02B8C6" w14:textId="77777777" w:rsidR="003C6E8F" w:rsidRPr="00453B46" w:rsidRDefault="003C6E8F" w:rsidP="00A75FEE">
            <w:pPr>
              <w:jc w:val="both"/>
              <w:rPr>
                <w:rFonts w:ascii="Sylfaen" w:hAnsi="Sylfaen"/>
                <w:lang w:val="ka-GE"/>
              </w:rPr>
            </w:pPr>
          </w:p>
        </w:tc>
      </w:tr>
      <w:tr w:rsidR="00A75FEE" w:rsidRPr="00453B46" w14:paraId="77A2DB1E" w14:textId="77777777" w:rsidTr="0034512D">
        <w:tc>
          <w:tcPr>
            <w:tcW w:w="2590" w:type="dxa"/>
          </w:tcPr>
          <w:p w14:paraId="2163D69D" w14:textId="77777777" w:rsidR="00A75FEE" w:rsidRPr="00453B46" w:rsidRDefault="00A75FEE" w:rsidP="00A75FEE">
            <w:pPr>
              <w:rPr>
                <w:rFonts w:ascii="Sylfaen" w:hAnsi="Sylfaen"/>
                <w:b/>
                <w:lang w:val="ka-GE"/>
              </w:rPr>
            </w:pPr>
          </w:p>
        </w:tc>
        <w:tc>
          <w:tcPr>
            <w:tcW w:w="6980" w:type="dxa"/>
          </w:tcPr>
          <w:p w14:paraId="0E2D0E78" w14:textId="77777777" w:rsidR="00A75FEE" w:rsidRPr="00453B46" w:rsidRDefault="00F8702E" w:rsidP="00A75FEE">
            <w:pPr>
              <w:jc w:val="both"/>
              <w:rPr>
                <w:rFonts w:ascii="Sylfaen" w:hAnsi="Sylfaen"/>
                <w:b/>
                <w:lang w:val="ka-GE"/>
              </w:rPr>
            </w:pPr>
            <w:r w:rsidRPr="00453B46">
              <w:rPr>
                <w:rFonts w:ascii="Sylfaen" w:hAnsi="Sylfaen"/>
                <w:b/>
                <w:lang w:val="ka-GE"/>
              </w:rPr>
              <w:t>VII</w:t>
            </w:r>
            <w:r w:rsidR="00F87CCF" w:rsidRPr="00453B46">
              <w:rPr>
                <w:rFonts w:ascii="Sylfaen" w:hAnsi="Sylfaen"/>
                <w:b/>
                <w:lang w:val="ka-GE"/>
              </w:rPr>
              <w:t xml:space="preserve"> კვირა</w:t>
            </w:r>
          </w:p>
          <w:p w14:paraId="7190C55E" w14:textId="77777777" w:rsidR="00F87CCF" w:rsidRPr="00453B46" w:rsidRDefault="00F87CCF" w:rsidP="00A75FEE">
            <w:pPr>
              <w:jc w:val="both"/>
              <w:rPr>
                <w:rFonts w:ascii="Sylfaen" w:hAnsi="Sylfaen"/>
                <w:b/>
                <w:lang w:val="ka-GE"/>
              </w:rPr>
            </w:pPr>
            <w:r w:rsidRPr="00453B46">
              <w:rPr>
                <w:rFonts w:ascii="Sylfaen" w:hAnsi="Sylfaen"/>
                <w:b/>
                <w:lang w:val="ka-GE"/>
              </w:rPr>
              <w:t>ლექცია 1 სთ</w:t>
            </w:r>
          </w:p>
          <w:p w14:paraId="59F094B1" w14:textId="77777777" w:rsidR="00F87CCF" w:rsidRPr="00453B46" w:rsidRDefault="00F87CCF" w:rsidP="00A75FEE">
            <w:pPr>
              <w:jc w:val="both"/>
              <w:rPr>
                <w:rFonts w:ascii="Sylfaen" w:hAnsi="Sylfaen"/>
                <w:lang w:val="ka-GE"/>
              </w:rPr>
            </w:pPr>
            <w:r w:rsidRPr="00453B46">
              <w:rPr>
                <w:rFonts w:ascii="Sylfaen" w:hAnsi="Sylfaen"/>
                <w:lang w:val="ka-GE"/>
              </w:rPr>
              <w:t xml:space="preserve">ეკოლოგიური ფაქტორებით გამოწვეული დაავადებების </w:t>
            </w:r>
            <w:r w:rsidRPr="00453B46">
              <w:rPr>
                <w:rFonts w:ascii="Sylfaen" w:hAnsi="Sylfaen"/>
                <w:lang w:val="ka-GE"/>
              </w:rPr>
              <w:lastRenderedPageBreak/>
              <w:t>პრევენცია.</w:t>
            </w:r>
          </w:p>
          <w:p w14:paraId="7D8539B7"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7B042580"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691FA1CC" w14:textId="77777777" w:rsidR="00837B2D" w:rsidRPr="00453B46" w:rsidRDefault="00107927" w:rsidP="00107927">
            <w:pPr>
              <w:jc w:val="both"/>
              <w:rPr>
                <w:rFonts w:ascii="Sylfaen" w:hAnsi="Sylfaen"/>
                <w:b/>
                <w:lang w:val="ka-GE"/>
              </w:rPr>
            </w:pPr>
            <w:r w:rsidRPr="00453B46">
              <w:rPr>
                <w:rFonts w:ascii="Sylfaen" w:hAnsi="Sylfaen"/>
                <w:b/>
                <w:lang w:val="ka-GE"/>
              </w:rPr>
              <w:t xml:space="preserve">შესწავლილი მასალის ზეპირი </w:t>
            </w:r>
            <w:r w:rsidR="00837B2D" w:rsidRPr="00453B46">
              <w:rPr>
                <w:rFonts w:ascii="Sylfaen" w:hAnsi="Sylfaen"/>
                <w:b/>
                <w:lang w:val="ka-GE"/>
              </w:rPr>
              <w:t>პრეზენტაცია 0-1</w:t>
            </w:r>
          </w:p>
          <w:p w14:paraId="7D8F0A83"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73934A02" w14:textId="77777777" w:rsidR="00F87CCF" w:rsidRPr="00453B46" w:rsidRDefault="00F87CCF" w:rsidP="00A75FEE">
            <w:pPr>
              <w:jc w:val="both"/>
              <w:rPr>
                <w:rFonts w:ascii="Sylfaen" w:hAnsi="Sylfaen"/>
                <w:lang w:val="ka-GE"/>
              </w:rPr>
            </w:pPr>
            <w:r w:rsidRPr="00453B46">
              <w:rPr>
                <w:rFonts w:ascii="Sylfaen" w:hAnsi="Sylfaen"/>
                <w:lang w:val="ka-GE"/>
              </w:rPr>
              <w:t>გარემო ფაქტორების გავლენა რეპროდუქციულ ფუნქციაზე.</w:t>
            </w:r>
          </w:p>
          <w:p w14:paraId="748B29D5"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19D0BB01" w14:textId="77777777" w:rsidR="003C6E8F" w:rsidRPr="00453B46" w:rsidRDefault="003C6E8F" w:rsidP="00A75FEE">
            <w:pPr>
              <w:jc w:val="both"/>
              <w:rPr>
                <w:rFonts w:ascii="Sylfaen" w:hAnsi="Sylfaen"/>
                <w:lang w:val="ka-GE"/>
              </w:rPr>
            </w:pPr>
          </w:p>
        </w:tc>
      </w:tr>
      <w:tr w:rsidR="00A75FEE" w:rsidRPr="00453B46" w14:paraId="4BC02DA0" w14:textId="77777777" w:rsidTr="0034512D">
        <w:tc>
          <w:tcPr>
            <w:tcW w:w="2590" w:type="dxa"/>
          </w:tcPr>
          <w:p w14:paraId="3DBD1239" w14:textId="77777777" w:rsidR="00A75FEE" w:rsidRPr="00453B46" w:rsidRDefault="00A75FEE" w:rsidP="00A75FEE">
            <w:pPr>
              <w:rPr>
                <w:rFonts w:ascii="Sylfaen" w:hAnsi="Sylfaen"/>
                <w:b/>
                <w:lang w:val="ka-GE"/>
              </w:rPr>
            </w:pPr>
          </w:p>
        </w:tc>
        <w:tc>
          <w:tcPr>
            <w:tcW w:w="6980" w:type="dxa"/>
          </w:tcPr>
          <w:p w14:paraId="1970E628" w14:textId="77777777" w:rsidR="00DC3049" w:rsidRDefault="00DC3049" w:rsidP="00F87CCF">
            <w:pPr>
              <w:jc w:val="center"/>
              <w:rPr>
                <w:rFonts w:ascii="Sylfaen" w:hAnsi="Sylfaen"/>
                <w:b/>
                <w:lang w:val="ka-GE"/>
              </w:rPr>
            </w:pPr>
          </w:p>
          <w:p w14:paraId="1B3A5105" w14:textId="77777777" w:rsidR="00A75FEE" w:rsidRDefault="00F8702E" w:rsidP="00DC3049">
            <w:pPr>
              <w:rPr>
                <w:rFonts w:ascii="Sylfaen" w:hAnsi="Sylfaen"/>
                <w:b/>
                <w:lang w:val="ka-GE"/>
              </w:rPr>
            </w:pPr>
            <w:r w:rsidRPr="00453B46">
              <w:rPr>
                <w:rFonts w:ascii="Sylfaen" w:hAnsi="Sylfaen"/>
                <w:b/>
                <w:lang w:val="ka-GE"/>
              </w:rPr>
              <w:t>VIII</w:t>
            </w:r>
            <w:r w:rsidR="00F87CCF" w:rsidRPr="00453B46">
              <w:rPr>
                <w:rFonts w:ascii="Sylfaen" w:hAnsi="Sylfaen"/>
                <w:b/>
                <w:lang w:val="ka-GE"/>
              </w:rPr>
              <w:t xml:space="preserve"> კვირა (შუალედური გამოცდა (1 საათი)</w:t>
            </w:r>
          </w:p>
          <w:p w14:paraId="2742E10B" w14:textId="77777777" w:rsidR="00DC3049" w:rsidRPr="00453B46" w:rsidRDefault="00DC3049" w:rsidP="00F87CCF">
            <w:pPr>
              <w:jc w:val="center"/>
              <w:rPr>
                <w:rFonts w:ascii="Sylfaen" w:hAnsi="Sylfaen"/>
                <w:b/>
                <w:lang w:val="ka-GE"/>
              </w:rPr>
            </w:pPr>
          </w:p>
        </w:tc>
      </w:tr>
      <w:tr w:rsidR="00A75FEE" w:rsidRPr="00453B46" w14:paraId="470CC3FA" w14:textId="77777777" w:rsidTr="0034512D">
        <w:tc>
          <w:tcPr>
            <w:tcW w:w="2590" w:type="dxa"/>
          </w:tcPr>
          <w:p w14:paraId="26A329AB" w14:textId="77777777" w:rsidR="00A75FEE" w:rsidRPr="00453B46" w:rsidRDefault="00A75FEE" w:rsidP="00A75FEE">
            <w:pPr>
              <w:rPr>
                <w:rFonts w:ascii="Sylfaen" w:hAnsi="Sylfaen"/>
                <w:b/>
                <w:lang w:val="ka-GE"/>
              </w:rPr>
            </w:pPr>
          </w:p>
        </w:tc>
        <w:tc>
          <w:tcPr>
            <w:tcW w:w="6980" w:type="dxa"/>
          </w:tcPr>
          <w:p w14:paraId="5C825717" w14:textId="77777777" w:rsidR="00F87CCF" w:rsidRPr="00453B46" w:rsidRDefault="00F8702E" w:rsidP="00F87CCF">
            <w:pPr>
              <w:jc w:val="both"/>
              <w:rPr>
                <w:rFonts w:ascii="Sylfaen" w:hAnsi="Sylfaen"/>
                <w:b/>
                <w:lang w:val="ka-GE"/>
              </w:rPr>
            </w:pPr>
            <w:r w:rsidRPr="00453B46">
              <w:rPr>
                <w:rFonts w:ascii="Sylfaen" w:hAnsi="Sylfaen"/>
                <w:b/>
                <w:lang w:val="ka-GE"/>
              </w:rPr>
              <w:t>IX</w:t>
            </w:r>
            <w:r w:rsidR="00F87CCF" w:rsidRPr="00453B46">
              <w:rPr>
                <w:rFonts w:ascii="Sylfaen" w:hAnsi="Sylfaen"/>
                <w:b/>
                <w:lang w:val="ka-GE"/>
              </w:rPr>
              <w:t xml:space="preserve"> კვირა</w:t>
            </w:r>
          </w:p>
          <w:p w14:paraId="0F54029F"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24F54B81" w14:textId="77777777" w:rsidR="00A75FEE" w:rsidRPr="00453B46" w:rsidRDefault="00F87CCF" w:rsidP="00A75FEE">
            <w:pPr>
              <w:jc w:val="both"/>
              <w:rPr>
                <w:rFonts w:ascii="Sylfaen" w:hAnsi="Sylfaen"/>
                <w:lang w:val="ka-GE"/>
              </w:rPr>
            </w:pPr>
            <w:r w:rsidRPr="00453B46">
              <w:rPr>
                <w:rFonts w:ascii="Sylfaen" w:hAnsi="Sylfaen"/>
                <w:lang w:val="ka-GE"/>
              </w:rPr>
              <w:t>ბავშვთა და მოზარდთა ჯანმრთელობის უზრუნველყოფის ევროპული სტრატეგია.</w:t>
            </w:r>
          </w:p>
          <w:p w14:paraId="715E611D"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CC079CA"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0F0D15B9" w14:textId="77777777" w:rsidR="00837B2D" w:rsidRPr="00453B46" w:rsidRDefault="00107927" w:rsidP="00107927">
            <w:pPr>
              <w:jc w:val="both"/>
              <w:rPr>
                <w:rFonts w:ascii="Sylfaen" w:hAnsi="Sylfaen"/>
                <w:b/>
                <w:lang w:val="ka-GE"/>
              </w:rPr>
            </w:pPr>
            <w:r w:rsidRPr="00453B46">
              <w:rPr>
                <w:rFonts w:ascii="Sylfaen" w:hAnsi="Sylfaen"/>
                <w:b/>
                <w:lang w:val="ka-GE"/>
              </w:rPr>
              <w:t>შესწავლილი მასალის ზეპირი პრეზენტაცია</w:t>
            </w:r>
            <w:r w:rsidR="00837B2D" w:rsidRPr="00453B46">
              <w:rPr>
                <w:rFonts w:ascii="Sylfaen" w:hAnsi="Sylfaen"/>
                <w:b/>
                <w:lang w:val="ka-GE"/>
              </w:rPr>
              <w:t xml:space="preserve">0-1 </w:t>
            </w:r>
            <w:r w:rsidRPr="00453B46">
              <w:rPr>
                <w:rFonts w:ascii="Sylfaen" w:hAnsi="Sylfaen"/>
                <w:b/>
                <w:lang w:val="ka-GE"/>
              </w:rPr>
              <w:t xml:space="preserve"> </w:t>
            </w:r>
          </w:p>
          <w:p w14:paraId="04071DCC" w14:textId="77777777"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200EC871" w14:textId="77777777" w:rsidR="00F87CCF" w:rsidRPr="00453B46" w:rsidRDefault="00F87CCF" w:rsidP="00A75FEE">
            <w:pPr>
              <w:jc w:val="both"/>
              <w:rPr>
                <w:rFonts w:ascii="Sylfaen" w:hAnsi="Sylfaen"/>
                <w:lang w:val="ka-GE"/>
              </w:rPr>
            </w:pPr>
            <w:r w:rsidRPr="00453B46">
              <w:rPr>
                <w:rFonts w:ascii="Sylfaen" w:hAnsi="Sylfaen"/>
                <w:lang w:val="ka-GE"/>
              </w:rPr>
              <w:t>აქსელერაცია და მისი გავლენა ბავშვებზე.</w:t>
            </w:r>
          </w:p>
          <w:p w14:paraId="722C6CC4"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2D55939D" w14:textId="77777777" w:rsidR="003C6E8F" w:rsidRPr="00453B46" w:rsidRDefault="003C6E8F" w:rsidP="00A75FEE">
            <w:pPr>
              <w:jc w:val="both"/>
              <w:rPr>
                <w:rFonts w:ascii="Sylfaen" w:hAnsi="Sylfaen"/>
                <w:lang w:val="ka-GE"/>
              </w:rPr>
            </w:pPr>
          </w:p>
        </w:tc>
      </w:tr>
      <w:tr w:rsidR="00A75FEE" w:rsidRPr="00453B46" w14:paraId="41B2E04C" w14:textId="77777777" w:rsidTr="0034512D">
        <w:tc>
          <w:tcPr>
            <w:tcW w:w="2590" w:type="dxa"/>
          </w:tcPr>
          <w:p w14:paraId="4FC734C5" w14:textId="77777777" w:rsidR="00A75FEE" w:rsidRPr="00453B46" w:rsidRDefault="00A75FEE" w:rsidP="00A75FEE">
            <w:pPr>
              <w:rPr>
                <w:rFonts w:ascii="Sylfaen" w:hAnsi="Sylfaen"/>
                <w:b/>
                <w:lang w:val="ka-GE"/>
              </w:rPr>
            </w:pPr>
          </w:p>
        </w:tc>
        <w:tc>
          <w:tcPr>
            <w:tcW w:w="6980" w:type="dxa"/>
          </w:tcPr>
          <w:p w14:paraId="28405970" w14:textId="77777777" w:rsidR="00F87CCF" w:rsidRPr="00453B46" w:rsidRDefault="00F8702E" w:rsidP="00F87CCF">
            <w:pPr>
              <w:jc w:val="both"/>
              <w:rPr>
                <w:rFonts w:ascii="Sylfaen" w:hAnsi="Sylfaen"/>
                <w:b/>
                <w:lang w:val="ka-GE"/>
              </w:rPr>
            </w:pPr>
            <w:r w:rsidRPr="00453B46">
              <w:rPr>
                <w:rFonts w:ascii="Sylfaen" w:hAnsi="Sylfaen"/>
                <w:b/>
                <w:lang w:val="ka-GE"/>
              </w:rPr>
              <w:t>X</w:t>
            </w:r>
            <w:r w:rsidR="00F87CCF" w:rsidRPr="00453B46">
              <w:rPr>
                <w:rFonts w:ascii="Sylfaen" w:hAnsi="Sylfaen"/>
                <w:b/>
                <w:lang w:val="ka-GE"/>
              </w:rPr>
              <w:t xml:space="preserve"> კვირა</w:t>
            </w:r>
          </w:p>
          <w:p w14:paraId="47B3D86E"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5982DD62" w14:textId="77777777" w:rsidR="00A75FEE" w:rsidRPr="00453B46" w:rsidRDefault="00F87CCF" w:rsidP="00A75FEE">
            <w:pPr>
              <w:jc w:val="both"/>
              <w:rPr>
                <w:rFonts w:ascii="Sylfaen" w:hAnsi="Sylfaen"/>
                <w:lang w:val="ka-GE"/>
              </w:rPr>
            </w:pPr>
            <w:r w:rsidRPr="00453B46">
              <w:rPr>
                <w:rFonts w:ascii="Sylfaen" w:hAnsi="Sylfaen"/>
                <w:lang w:val="ka-GE"/>
              </w:rPr>
              <w:t>კვება, როგორც ჯანმრთელობის ფაქტორი. ძირითადი საკვები ინგრედიენტები. ალიმენტური დაავადებებისა და კვებითი მოწამვლის პრევენცია.</w:t>
            </w:r>
          </w:p>
          <w:p w14:paraId="0C73E840" w14:textId="77777777" w:rsidR="00F87CCF" w:rsidRPr="00453B46" w:rsidRDefault="00F87CCF"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14:paraId="55A18516"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307B92C8"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14:paraId="0FBACAD1"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0C036455" w14:textId="77777777" w:rsidR="003C6E8F" w:rsidRPr="00453B46" w:rsidRDefault="00F87CCF" w:rsidP="003C6E8F">
            <w:pPr>
              <w:tabs>
                <w:tab w:val="left" w:pos="1035"/>
              </w:tabs>
              <w:jc w:val="both"/>
              <w:rPr>
                <w:rFonts w:ascii="Sylfaen" w:hAnsi="Sylfaen"/>
              </w:rPr>
            </w:pPr>
            <w:r w:rsidRPr="00453B46">
              <w:rPr>
                <w:rFonts w:ascii="Sylfaen" w:hAnsi="Sylfaen"/>
                <w:lang w:val="ka-GE"/>
              </w:rPr>
              <w:t>საკვების ხარისხის კრიტერიუმები. ადამიანის ენერგოხარჯვისა და კალ</w:t>
            </w:r>
            <w:r w:rsidR="003C6E8F" w:rsidRPr="00453B46">
              <w:rPr>
                <w:rFonts w:ascii="Sylfaen" w:hAnsi="Sylfaen"/>
                <w:b/>
                <w:lang w:val="ka-GE"/>
              </w:rPr>
              <w:t xml:space="preserve">დავალება: </w:t>
            </w:r>
            <w:r w:rsidR="003C6E8F" w:rsidRPr="00453B46">
              <w:rPr>
                <w:rFonts w:ascii="Sylfaen" w:hAnsi="Sylfaen"/>
                <w:lang w:val="ka-GE"/>
              </w:rPr>
              <w:t>ლექციაზე და პრაქტიკულზე განხილული მასალის დასწავლა.</w:t>
            </w:r>
          </w:p>
          <w:p w14:paraId="792CD164" w14:textId="77777777" w:rsidR="00F87CCF" w:rsidRPr="00453B46" w:rsidRDefault="00F87CCF" w:rsidP="00A75FEE">
            <w:pPr>
              <w:jc w:val="both"/>
              <w:rPr>
                <w:rFonts w:ascii="Sylfaen" w:hAnsi="Sylfaen"/>
                <w:lang w:val="ka-GE"/>
              </w:rPr>
            </w:pPr>
            <w:r w:rsidRPr="00453B46">
              <w:rPr>
                <w:rFonts w:ascii="Sylfaen" w:hAnsi="Sylfaen"/>
                <w:lang w:val="ka-GE"/>
              </w:rPr>
              <w:t>ორიულობის გამოანგარიშება.</w:t>
            </w:r>
          </w:p>
          <w:p w14:paraId="4769D23A" w14:textId="77777777" w:rsidR="003C6E8F" w:rsidRPr="00453B46" w:rsidRDefault="003C6E8F" w:rsidP="00A75FEE">
            <w:pPr>
              <w:jc w:val="both"/>
              <w:rPr>
                <w:rFonts w:ascii="Sylfaen" w:hAnsi="Sylfaen"/>
                <w:lang w:val="ka-GE"/>
              </w:rPr>
            </w:pPr>
          </w:p>
        </w:tc>
      </w:tr>
      <w:tr w:rsidR="00A75FEE" w:rsidRPr="00453B46" w14:paraId="5414093F" w14:textId="77777777" w:rsidTr="004F5290">
        <w:trPr>
          <w:trHeight w:val="629"/>
        </w:trPr>
        <w:tc>
          <w:tcPr>
            <w:tcW w:w="2590" w:type="dxa"/>
          </w:tcPr>
          <w:p w14:paraId="0653ACAA" w14:textId="77777777" w:rsidR="00A75FEE" w:rsidRPr="00453B46" w:rsidRDefault="00A75FEE" w:rsidP="00A75FEE">
            <w:pPr>
              <w:rPr>
                <w:rFonts w:ascii="Sylfaen" w:hAnsi="Sylfaen"/>
                <w:b/>
                <w:lang w:val="ka-GE"/>
              </w:rPr>
            </w:pPr>
          </w:p>
        </w:tc>
        <w:tc>
          <w:tcPr>
            <w:tcW w:w="6980" w:type="dxa"/>
          </w:tcPr>
          <w:p w14:paraId="53139C32" w14:textId="77777777" w:rsidR="00F87CCF" w:rsidRPr="00453B46" w:rsidRDefault="00F8702E" w:rsidP="00F87CCF">
            <w:pPr>
              <w:jc w:val="both"/>
              <w:rPr>
                <w:rFonts w:ascii="Sylfaen" w:hAnsi="Sylfaen"/>
                <w:b/>
                <w:lang w:val="ka-GE"/>
              </w:rPr>
            </w:pPr>
            <w:r w:rsidRPr="00453B46">
              <w:rPr>
                <w:rFonts w:ascii="Sylfaen" w:hAnsi="Sylfaen"/>
                <w:b/>
                <w:lang w:val="ka-GE"/>
              </w:rPr>
              <w:t>XI</w:t>
            </w:r>
            <w:r w:rsidR="00F87CCF" w:rsidRPr="00453B46">
              <w:rPr>
                <w:rFonts w:ascii="Sylfaen" w:hAnsi="Sylfaen"/>
                <w:b/>
                <w:lang w:val="ka-GE"/>
              </w:rPr>
              <w:t xml:space="preserve"> კვირა</w:t>
            </w:r>
          </w:p>
          <w:p w14:paraId="325C0AF9"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101DC003" w14:textId="77777777" w:rsidR="00A75FEE" w:rsidRPr="00453B46" w:rsidRDefault="00F87CCF" w:rsidP="00A75FEE">
            <w:pPr>
              <w:jc w:val="both"/>
              <w:rPr>
                <w:rFonts w:ascii="Sylfaen" w:hAnsi="Sylfaen"/>
                <w:lang w:val="ka-GE"/>
              </w:rPr>
            </w:pPr>
            <w:r w:rsidRPr="00453B46">
              <w:rPr>
                <w:rFonts w:ascii="Sylfaen" w:hAnsi="Sylfaen"/>
                <w:lang w:val="ka-GE"/>
              </w:rPr>
              <w:t>მინერალური მარილებისა და ვიტამინების როლი კვებაში. კვებითი მოწამვლების პრევენცია.</w:t>
            </w:r>
          </w:p>
          <w:p w14:paraId="605BE67D"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40A63A7A"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441E37D5"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837B2D" w:rsidRPr="00453B46">
              <w:rPr>
                <w:rFonts w:ascii="Sylfaen" w:hAnsi="Sylfaen"/>
                <w:b/>
                <w:lang w:val="ka-GE"/>
              </w:rPr>
              <w:t>0-1</w:t>
            </w:r>
          </w:p>
          <w:p w14:paraId="5650B43A" w14:textId="77777777" w:rsidR="00107927" w:rsidRPr="00453B46" w:rsidRDefault="00107927" w:rsidP="00107927">
            <w:pPr>
              <w:jc w:val="both"/>
              <w:rPr>
                <w:rFonts w:ascii="Sylfaen" w:hAnsi="Sylfaen"/>
                <w:b/>
              </w:rPr>
            </w:pPr>
            <w:r w:rsidRPr="00453B46">
              <w:rPr>
                <w:rFonts w:ascii="Sylfaen" w:hAnsi="Sylfaen"/>
                <w:b/>
                <w:lang w:val="ka-GE"/>
              </w:rPr>
              <w:lastRenderedPageBreak/>
              <w:t>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711F0AB4" w14:textId="77777777" w:rsidR="00F87CCF" w:rsidRPr="00453B46" w:rsidRDefault="00F87CCF" w:rsidP="00A75FEE">
            <w:pPr>
              <w:jc w:val="both"/>
              <w:rPr>
                <w:rFonts w:ascii="Sylfaen" w:hAnsi="Sylfaen"/>
                <w:lang w:val="ka-GE"/>
              </w:rPr>
            </w:pPr>
            <w:r w:rsidRPr="00453B46">
              <w:rPr>
                <w:rFonts w:ascii="Sylfaen" w:hAnsi="Sylfaen"/>
                <w:lang w:val="ka-GE"/>
              </w:rPr>
              <w:t>ვიტამინების დეფიციტით გამოწვეული დაავადებების პრევენცია. კვებითი მოწამვლების პრევენცია.</w:t>
            </w:r>
          </w:p>
          <w:p w14:paraId="4EEAA256"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1A629C54" w14:textId="77777777" w:rsidR="003C6E8F" w:rsidRPr="00453B46" w:rsidRDefault="003C6E8F" w:rsidP="00A75FEE">
            <w:pPr>
              <w:jc w:val="both"/>
              <w:rPr>
                <w:rFonts w:ascii="Sylfaen" w:hAnsi="Sylfaen"/>
                <w:lang w:val="ka-GE"/>
              </w:rPr>
            </w:pPr>
          </w:p>
        </w:tc>
      </w:tr>
      <w:tr w:rsidR="00A75FEE" w:rsidRPr="00453B46" w14:paraId="201E4F9A" w14:textId="77777777" w:rsidTr="0034512D">
        <w:tc>
          <w:tcPr>
            <w:tcW w:w="2590" w:type="dxa"/>
          </w:tcPr>
          <w:p w14:paraId="1FB3A1B6" w14:textId="77777777" w:rsidR="00A75FEE" w:rsidRPr="00453B46" w:rsidRDefault="00A75FEE" w:rsidP="00A75FEE">
            <w:pPr>
              <w:rPr>
                <w:rFonts w:ascii="Sylfaen" w:hAnsi="Sylfaen"/>
                <w:b/>
                <w:lang w:val="ka-GE"/>
              </w:rPr>
            </w:pPr>
          </w:p>
        </w:tc>
        <w:tc>
          <w:tcPr>
            <w:tcW w:w="6980" w:type="dxa"/>
          </w:tcPr>
          <w:p w14:paraId="494F8534" w14:textId="77777777" w:rsidR="00F87CCF" w:rsidRPr="00453B46" w:rsidRDefault="00F8702E" w:rsidP="00F87CCF">
            <w:pPr>
              <w:jc w:val="both"/>
              <w:rPr>
                <w:rFonts w:ascii="Sylfaen" w:hAnsi="Sylfaen"/>
                <w:b/>
                <w:lang w:val="ka-GE"/>
              </w:rPr>
            </w:pPr>
            <w:r w:rsidRPr="00453B46">
              <w:rPr>
                <w:rFonts w:ascii="Sylfaen" w:hAnsi="Sylfaen"/>
                <w:b/>
                <w:lang w:val="ka-GE"/>
              </w:rPr>
              <w:t>XII</w:t>
            </w:r>
            <w:r w:rsidR="00F87CCF" w:rsidRPr="00453B46">
              <w:rPr>
                <w:rFonts w:ascii="Sylfaen" w:hAnsi="Sylfaen"/>
                <w:b/>
                <w:lang w:val="ka-GE"/>
              </w:rPr>
              <w:t xml:space="preserve"> კვირა</w:t>
            </w:r>
          </w:p>
          <w:p w14:paraId="0AB5FDAD"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02D18AE7" w14:textId="77777777" w:rsidR="00A75FEE" w:rsidRPr="00453B46" w:rsidRDefault="00F87CCF" w:rsidP="00A75FEE">
            <w:pPr>
              <w:jc w:val="both"/>
              <w:rPr>
                <w:rFonts w:ascii="Sylfaen" w:hAnsi="Sylfaen"/>
                <w:lang w:val="ka-GE"/>
              </w:rPr>
            </w:pPr>
            <w:r w:rsidRPr="00453B46">
              <w:rPr>
                <w:rFonts w:ascii="Sylfaen" w:hAnsi="Sylfaen"/>
                <w:lang w:val="ka-GE"/>
              </w:rPr>
              <w:t>ადამიანთა განსახლება და ურბანიზაცია. ადამიანთა დასახლების ბუნება და მოთხოვნები.</w:t>
            </w:r>
          </w:p>
          <w:p w14:paraId="3BCA641C"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5E6F55BF"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70396D7B"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14:paraId="6629F381"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726F8463" w14:textId="77777777" w:rsidR="00F87CCF" w:rsidRPr="00453B46" w:rsidRDefault="00F87CCF" w:rsidP="00A75FEE">
            <w:pPr>
              <w:jc w:val="both"/>
              <w:rPr>
                <w:rFonts w:ascii="Sylfaen" w:hAnsi="Sylfaen"/>
                <w:lang w:val="ka-GE"/>
              </w:rPr>
            </w:pPr>
            <w:r w:rsidRPr="00453B46">
              <w:rPr>
                <w:rFonts w:ascii="Sylfaen" w:hAnsi="Sylfaen"/>
                <w:lang w:val="ka-GE"/>
              </w:rPr>
              <w:t>საცხოვრებელი და ჯანმრთელობა, ფაქტორები, რომლებიც იწვევენ ურბანიზაციის, სოფლის ეკონომიკურ და სოციალურ განვითარებას, ურბანიზაციასა და ჯანმრთელობას და „ჯანსაღი ქალაქების“ პრევენციას.</w:t>
            </w:r>
          </w:p>
          <w:p w14:paraId="3B36B2B7"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3C72EDEC" w14:textId="77777777" w:rsidR="003C6E8F" w:rsidRPr="00453B46" w:rsidRDefault="003C6E8F" w:rsidP="00A75FEE">
            <w:pPr>
              <w:jc w:val="both"/>
              <w:rPr>
                <w:rFonts w:ascii="Sylfaen" w:hAnsi="Sylfaen"/>
                <w:lang w:val="ka-GE"/>
              </w:rPr>
            </w:pPr>
          </w:p>
        </w:tc>
      </w:tr>
      <w:tr w:rsidR="00A75FEE" w:rsidRPr="00453B46" w14:paraId="7621881F" w14:textId="77777777" w:rsidTr="009C43E9">
        <w:trPr>
          <w:trHeight w:val="3914"/>
        </w:trPr>
        <w:tc>
          <w:tcPr>
            <w:tcW w:w="2590" w:type="dxa"/>
          </w:tcPr>
          <w:p w14:paraId="45E08AC1" w14:textId="77777777" w:rsidR="00A75FEE" w:rsidRPr="00453B46" w:rsidRDefault="00A75FEE" w:rsidP="00A75FEE">
            <w:pPr>
              <w:rPr>
                <w:rFonts w:ascii="Sylfaen" w:hAnsi="Sylfaen"/>
                <w:b/>
                <w:lang w:val="ka-GE"/>
              </w:rPr>
            </w:pPr>
          </w:p>
        </w:tc>
        <w:tc>
          <w:tcPr>
            <w:tcW w:w="6980" w:type="dxa"/>
          </w:tcPr>
          <w:p w14:paraId="5237F6B6" w14:textId="77777777" w:rsidR="00F87CCF" w:rsidRPr="00453B46" w:rsidRDefault="00F8702E" w:rsidP="00F87CCF">
            <w:pPr>
              <w:jc w:val="both"/>
              <w:rPr>
                <w:rFonts w:ascii="Sylfaen" w:hAnsi="Sylfaen"/>
                <w:b/>
                <w:lang w:val="ka-GE"/>
              </w:rPr>
            </w:pPr>
            <w:r w:rsidRPr="00453B46">
              <w:rPr>
                <w:rFonts w:ascii="Sylfaen" w:hAnsi="Sylfaen"/>
                <w:b/>
                <w:lang w:val="ka-GE"/>
              </w:rPr>
              <w:t>XIII</w:t>
            </w:r>
            <w:r w:rsidR="00F87CCF" w:rsidRPr="00453B46">
              <w:rPr>
                <w:rFonts w:ascii="Sylfaen" w:hAnsi="Sylfaen"/>
                <w:b/>
                <w:lang w:val="ka-GE"/>
              </w:rPr>
              <w:t xml:space="preserve"> კვირა</w:t>
            </w:r>
          </w:p>
          <w:p w14:paraId="480093D6"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59344BE9" w14:textId="77777777" w:rsidR="00F87CCF" w:rsidRPr="00453B46" w:rsidRDefault="00F87CCF" w:rsidP="00A75FEE">
            <w:pPr>
              <w:jc w:val="both"/>
              <w:rPr>
                <w:rFonts w:ascii="Sylfaen" w:hAnsi="Sylfaen"/>
                <w:lang w:val="ka-GE"/>
              </w:rPr>
            </w:pPr>
            <w:r w:rsidRPr="00453B46">
              <w:rPr>
                <w:rFonts w:ascii="Sylfaen" w:hAnsi="Sylfaen"/>
                <w:lang w:val="ka-GE"/>
              </w:rPr>
              <w:t>პროფესიული მავნეობები და პროფესიული დაავადებების პრევენცია. პნევმოკონიოზის თავიდან აცილების გზები.</w:t>
            </w:r>
          </w:p>
          <w:p w14:paraId="46511B50" w14:textId="77777777" w:rsidR="00F87CCF" w:rsidRPr="00453B46" w:rsidRDefault="00F87CCF"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30919498"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5BFE5E76" w14:textId="77777777" w:rsidR="00837B2D" w:rsidRPr="00453B46" w:rsidRDefault="00107927" w:rsidP="00107927">
            <w:pPr>
              <w:jc w:val="both"/>
              <w:rPr>
                <w:rFonts w:ascii="Sylfaen" w:hAnsi="Sylfaen"/>
                <w:b/>
                <w:lang w:val="ka-GE"/>
              </w:rPr>
            </w:pPr>
            <w:r w:rsidRPr="00453B46">
              <w:rPr>
                <w:rFonts w:ascii="Sylfaen" w:hAnsi="Sylfaen"/>
                <w:b/>
                <w:lang w:val="ka-GE"/>
              </w:rPr>
              <w:t>შესწავ</w:t>
            </w:r>
            <w:r w:rsidR="00837B2D" w:rsidRPr="00453B46">
              <w:rPr>
                <w:rFonts w:ascii="Sylfaen" w:hAnsi="Sylfaen"/>
                <w:b/>
                <w:lang w:val="ka-GE"/>
              </w:rPr>
              <w:t>ლილი მასალის ზეპირი პრეზენტაცია 0-1</w:t>
            </w:r>
          </w:p>
          <w:p w14:paraId="487ACD80" w14:textId="77777777" w:rsidR="00107927" w:rsidRPr="00453B46" w:rsidRDefault="00107927" w:rsidP="00107927">
            <w:pPr>
              <w:jc w:val="both"/>
              <w:rPr>
                <w:rFonts w:ascii="Sylfaen" w:hAnsi="Sylfaen"/>
                <w:b/>
              </w:rPr>
            </w:pPr>
            <w:r w:rsidRPr="00453B46">
              <w:rPr>
                <w:rFonts w:ascii="Sylfaen" w:hAnsi="Sylfaen"/>
                <w:b/>
                <w:lang w:val="ka-GE"/>
              </w:rPr>
              <w:t xml:space="preserve"> ბლიც გამოკითხვა</w:t>
            </w:r>
            <w:r w:rsidR="00837B2D" w:rsidRPr="00453B46">
              <w:rPr>
                <w:rFonts w:ascii="Sylfaen" w:hAnsi="Sylfaen"/>
                <w:b/>
              </w:rPr>
              <w:t xml:space="preserve"> </w:t>
            </w:r>
            <w:r w:rsidR="00837B2D" w:rsidRPr="00453B46">
              <w:rPr>
                <w:rFonts w:ascii="Sylfaen" w:hAnsi="Sylfaen"/>
                <w:b/>
                <w:lang w:val="ka-GE"/>
              </w:rPr>
              <w:t>0-1</w:t>
            </w:r>
          </w:p>
          <w:p w14:paraId="2A2A9246" w14:textId="77777777" w:rsidR="00A75FEE" w:rsidRPr="00453B46" w:rsidRDefault="00F87CCF" w:rsidP="00A75FEE">
            <w:pPr>
              <w:jc w:val="both"/>
              <w:rPr>
                <w:rFonts w:ascii="Sylfaen" w:hAnsi="Sylfaen"/>
                <w:lang w:val="ka-GE"/>
              </w:rPr>
            </w:pPr>
            <w:r w:rsidRPr="00453B46">
              <w:rPr>
                <w:rFonts w:ascii="Sylfaen" w:hAnsi="Sylfaen"/>
                <w:lang w:val="ka-GE"/>
              </w:rPr>
              <w:t xml:space="preserve">ზოონოზური დაავადებების გავლენა ადამიანზე, მათი პრევენცია. </w:t>
            </w:r>
          </w:p>
          <w:p w14:paraId="3E3A5B0D"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5FC3D078" w14:textId="77777777" w:rsidR="003C6E8F" w:rsidRPr="00453B46" w:rsidRDefault="003C6E8F" w:rsidP="00A75FEE">
            <w:pPr>
              <w:jc w:val="both"/>
              <w:rPr>
                <w:rFonts w:ascii="Sylfaen" w:hAnsi="Sylfaen"/>
                <w:lang w:val="ka-GE"/>
              </w:rPr>
            </w:pPr>
          </w:p>
        </w:tc>
      </w:tr>
      <w:tr w:rsidR="00A75FEE" w:rsidRPr="00453B46" w14:paraId="51D91B22" w14:textId="77777777" w:rsidTr="0034512D">
        <w:tc>
          <w:tcPr>
            <w:tcW w:w="2590" w:type="dxa"/>
          </w:tcPr>
          <w:p w14:paraId="7F70091D" w14:textId="77777777" w:rsidR="00A75FEE" w:rsidRPr="00453B46" w:rsidRDefault="00A75FEE" w:rsidP="00A75FEE">
            <w:pPr>
              <w:rPr>
                <w:rFonts w:ascii="Sylfaen" w:hAnsi="Sylfaen"/>
                <w:b/>
                <w:lang w:val="ka-GE"/>
              </w:rPr>
            </w:pPr>
          </w:p>
        </w:tc>
        <w:tc>
          <w:tcPr>
            <w:tcW w:w="6980" w:type="dxa"/>
          </w:tcPr>
          <w:p w14:paraId="081AA77B" w14:textId="77777777" w:rsidR="00F87CCF" w:rsidRPr="00453B46" w:rsidRDefault="00F8702E" w:rsidP="00F87CCF">
            <w:pPr>
              <w:jc w:val="both"/>
              <w:rPr>
                <w:rFonts w:ascii="Sylfaen" w:hAnsi="Sylfaen"/>
                <w:b/>
                <w:lang w:val="ka-GE"/>
              </w:rPr>
            </w:pPr>
            <w:r w:rsidRPr="00453B46">
              <w:rPr>
                <w:rFonts w:ascii="Sylfaen" w:hAnsi="Sylfaen"/>
                <w:b/>
                <w:lang w:val="ka-GE"/>
              </w:rPr>
              <w:t>XIV</w:t>
            </w:r>
            <w:r w:rsidR="00F87CCF" w:rsidRPr="00453B46">
              <w:rPr>
                <w:rFonts w:ascii="Sylfaen" w:hAnsi="Sylfaen"/>
                <w:b/>
                <w:lang w:val="ka-GE"/>
              </w:rPr>
              <w:t xml:space="preserve"> კვირა</w:t>
            </w:r>
          </w:p>
          <w:p w14:paraId="0197DC99"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39F694ED" w14:textId="77777777" w:rsidR="00A75FEE" w:rsidRPr="00453B46" w:rsidRDefault="00F87CCF" w:rsidP="00F87CCF">
            <w:pPr>
              <w:jc w:val="both"/>
              <w:rPr>
                <w:rFonts w:ascii="Sylfaen" w:hAnsi="Sylfaen"/>
                <w:lang w:val="ka-GE"/>
              </w:rPr>
            </w:pPr>
            <w:r w:rsidRPr="00453B46">
              <w:rPr>
                <w:rFonts w:ascii="Sylfaen" w:hAnsi="Sylfaen"/>
                <w:lang w:val="ka-GE"/>
              </w:rPr>
              <w:t>სამრეწველო  დაბინძურება და ქიმიური უსაფრთხოება. პროფესიული კიბოს, დერმატოზის, ვერცხლისწყლით მოწამვლის, ტყვიით მოწამვლის პრევენცია.</w:t>
            </w:r>
          </w:p>
          <w:p w14:paraId="43BC1C8B" w14:textId="77777777" w:rsidR="00F87CCF" w:rsidRPr="00453B46" w:rsidRDefault="00F87CCF" w:rsidP="00F87CCF">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1</w:t>
            </w:r>
            <w:r w:rsidRPr="00453B46">
              <w:rPr>
                <w:rFonts w:ascii="Sylfaen" w:hAnsi="Sylfaen"/>
                <w:b/>
                <w:lang w:val="ka-GE"/>
              </w:rPr>
              <w:t xml:space="preserve"> საათი</w:t>
            </w:r>
          </w:p>
          <w:p w14:paraId="229FDAA3" w14:textId="77777777" w:rsidR="0013027B" w:rsidRPr="00453B46" w:rsidRDefault="0013027B" w:rsidP="0013027B">
            <w:pPr>
              <w:jc w:val="both"/>
              <w:rPr>
                <w:rFonts w:ascii="Sylfaen" w:hAnsi="Sylfaen"/>
                <w:b/>
                <w:lang w:val="ka-GE"/>
              </w:rPr>
            </w:pPr>
            <w:r w:rsidRPr="00453B46">
              <w:rPr>
                <w:rFonts w:ascii="Sylfaen" w:hAnsi="Sylfaen"/>
                <w:b/>
                <w:lang w:val="ka-GE"/>
              </w:rPr>
              <w:t xml:space="preserve">დავალების შემოწმება: </w:t>
            </w:r>
          </w:p>
          <w:p w14:paraId="69936665" w14:textId="77777777" w:rsidR="003F4DBF" w:rsidRPr="00453B46" w:rsidRDefault="0013027B" w:rsidP="0013027B">
            <w:pPr>
              <w:jc w:val="both"/>
              <w:rPr>
                <w:rFonts w:ascii="Sylfaen" w:hAnsi="Sylfaen"/>
                <w:b/>
                <w:lang w:val="ka-GE"/>
              </w:rPr>
            </w:pPr>
            <w:r w:rsidRPr="00453B46">
              <w:rPr>
                <w:rFonts w:ascii="Sylfaen" w:hAnsi="Sylfaen"/>
                <w:b/>
                <w:lang w:val="ka-GE"/>
              </w:rPr>
              <w:t>შესწავ</w:t>
            </w:r>
            <w:r w:rsidR="003F4DBF" w:rsidRPr="00453B46">
              <w:rPr>
                <w:rFonts w:ascii="Sylfaen" w:hAnsi="Sylfaen"/>
                <w:b/>
                <w:lang w:val="ka-GE"/>
              </w:rPr>
              <w:t>ლილი მასალის ზეპირი პრეზენტაცია</w:t>
            </w:r>
            <w:r w:rsidR="003F4DBF" w:rsidRPr="00453B46">
              <w:rPr>
                <w:rFonts w:ascii="Sylfaen" w:hAnsi="Sylfaen"/>
                <w:b/>
                <w:lang w:val="en-US"/>
              </w:rPr>
              <w:t xml:space="preserve"> </w:t>
            </w:r>
            <w:r w:rsidR="003F4DBF" w:rsidRPr="00453B46">
              <w:rPr>
                <w:rFonts w:ascii="Sylfaen" w:hAnsi="Sylfaen"/>
                <w:b/>
                <w:lang w:val="ka-GE"/>
              </w:rPr>
              <w:t xml:space="preserve">0-1 </w:t>
            </w:r>
          </w:p>
          <w:p w14:paraId="56CC1FF5" w14:textId="77777777" w:rsidR="0013027B" w:rsidRPr="00453B46" w:rsidRDefault="0013027B" w:rsidP="0013027B">
            <w:pPr>
              <w:jc w:val="both"/>
              <w:rPr>
                <w:rFonts w:ascii="Sylfaen" w:hAnsi="Sylfaen"/>
                <w:b/>
              </w:rPr>
            </w:pPr>
            <w:r w:rsidRPr="00453B46">
              <w:rPr>
                <w:rFonts w:ascii="Sylfaen" w:hAnsi="Sylfaen"/>
                <w:b/>
                <w:lang w:val="ka-GE"/>
              </w:rPr>
              <w:t xml:space="preserve"> ბლიც გამოკითხვა</w:t>
            </w:r>
            <w:r w:rsidR="003F4DBF" w:rsidRPr="00453B46">
              <w:rPr>
                <w:rFonts w:ascii="Sylfaen" w:hAnsi="Sylfaen"/>
                <w:b/>
              </w:rPr>
              <w:t xml:space="preserve"> </w:t>
            </w:r>
            <w:r w:rsidR="003F4DBF" w:rsidRPr="00453B46">
              <w:rPr>
                <w:rFonts w:ascii="Sylfaen" w:hAnsi="Sylfaen"/>
                <w:b/>
                <w:lang w:val="ka-GE"/>
              </w:rPr>
              <w:t>0-1</w:t>
            </w:r>
          </w:p>
          <w:p w14:paraId="6FF2F017" w14:textId="77777777" w:rsidR="00F87CCF" w:rsidRPr="00453B46" w:rsidRDefault="00F87CCF" w:rsidP="00F87CCF">
            <w:pPr>
              <w:jc w:val="both"/>
              <w:rPr>
                <w:rFonts w:ascii="Sylfaen" w:hAnsi="Sylfaen"/>
                <w:lang w:val="ka-GE"/>
              </w:rPr>
            </w:pPr>
            <w:r w:rsidRPr="00453B46">
              <w:rPr>
                <w:rFonts w:ascii="Sylfaen" w:hAnsi="Sylfaen"/>
                <w:lang w:val="ka-GE"/>
              </w:rPr>
              <w:t>მზის სპექტრის გავლენა ადამიანის ჯანმრთელობაზე, პრევენციული ღონისძ</w:t>
            </w:r>
            <w:r w:rsidR="00120DC9" w:rsidRPr="00453B46">
              <w:rPr>
                <w:rFonts w:ascii="Sylfaen" w:hAnsi="Sylfaen"/>
                <w:lang w:val="ka-GE"/>
              </w:rPr>
              <w:t>ი</w:t>
            </w:r>
            <w:r w:rsidRPr="00453B46">
              <w:rPr>
                <w:rFonts w:ascii="Sylfaen" w:hAnsi="Sylfaen"/>
                <w:lang w:val="ka-GE"/>
              </w:rPr>
              <w:t>ებები.</w:t>
            </w:r>
          </w:p>
          <w:p w14:paraId="55F18662" w14:textId="77777777" w:rsidR="003C6E8F" w:rsidRPr="00453B46" w:rsidRDefault="003C6E8F" w:rsidP="003C6E8F">
            <w:pPr>
              <w:tabs>
                <w:tab w:val="left" w:pos="1035"/>
              </w:tabs>
              <w:jc w:val="both"/>
              <w:rPr>
                <w:rFonts w:ascii="Sylfaen" w:hAnsi="Sylfaen"/>
              </w:rPr>
            </w:pPr>
            <w:r w:rsidRPr="00453B46">
              <w:rPr>
                <w:rFonts w:ascii="Sylfaen" w:hAnsi="Sylfaen"/>
                <w:b/>
                <w:lang w:val="ka-GE"/>
              </w:rPr>
              <w:lastRenderedPageBreak/>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2DBD4A53" w14:textId="77777777" w:rsidR="003C6E8F" w:rsidRPr="00453B46" w:rsidRDefault="003C6E8F" w:rsidP="00F87CCF">
            <w:pPr>
              <w:jc w:val="both"/>
              <w:rPr>
                <w:rFonts w:ascii="Sylfaen" w:hAnsi="Sylfaen"/>
                <w:lang w:val="ka-GE"/>
              </w:rPr>
            </w:pPr>
          </w:p>
        </w:tc>
      </w:tr>
      <w:tr w:rsidR="00A75FEE" w:rsidRPr="00453B46" w14:paraId="705BA7FA" w14:textId="77777777" w:rsidTr="0034512D">
        <w:tc>
          <w:tcPr>
            <w:tcW w:w="2590" w:type="dxa"/>
          </w:tcPr>
          <w:p w14:paraId="10F2BE0C" w14:textId="77777777" w:rsidR="00A75FEE" w:rsidRPr="00453B46" w:rsidRDefault="00A75FEE" w:rsidP="00A75FEE">
            <w:pPr>
              <w:rPr>
                <w:rFonts w:ascii="Sylfaen" w:hAnsi="Sylfaen"/>
                <w:b/>
                <w:lang w:val="ka-GE"/>
              </w:rPr>
            </w:pPr>
          </w:p>
        </w:tc>
        <w:tc>
          <w:tcPr>
            <w:tcW w:w="6980" w:type="dxa"/>
          </w:tcPr>
          <w:p w14:paraId="4B718BE7" w14:textId="77777777" w:rsidR="00F87CCF" w:rsidRPr="00453B46" w:rsidRDefault="00F8702E" w:rsidP="00F87CCF">
            <w:pPr>
              <w:jc w:val="both"/>
              <w:rPr>
                <w:rFonts w:ascii="Sylfaen" w:hAnsi="Sylfaen"/>
                <w:b/>
                <w:lang w:val="ka-GE"/>
              </w:rPr>
            </w:pPr>
            <w:r w:rsidRPr="00453B46">
              <w:rPr>
                <w:rFonts w:ascii="Sylfaen" w:hAnsi="Sylfaen"/>
                <w:b/>
                <w:lang w:val="ka-GE"/>
              </w:rPr>
              <w:t>XV</w:t>
            </w:r>
            <w:r w:rsidR="00F87CCF" w:rsidRPr="00453B46">
              <w:rPr>
                <w:rFonts w:ascii="Sylfaen" w:hAnsi="Sylfaen"/>
                <w:b/>
                <w:lang w:val="ka-GE"/>
              </w:rPr>
              <w:t>კვირა</w:t>
            </w:r>
          </w:p>
          <w:p w14:paraId="5E1109F0"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4EB7210A" w14:textId="77777777" w:rsidR="00A75FEE" w:rsidRPr="00453B46" w:rsidRDefault="00F87CCF" w:rsidP="00A75FEE">
            <w:pPr>
              <w:jc w:val="both"/>
              <w:rPr>
                <w:rFonts w:ascii="Sylfaen" w:hAnsi="Sylfaen"/>
                <w:lang w:val="ka-GE"/>
              </w:rPr>
            </w:pPr>
            <w:r w:rsidRPr="00453B46">
              <w:rPr>
                <w:rFonts w:ascii="Sylfaen" w:hAnsi="Sylfaen"/>
                <w:lang w:val="ka-GE"/>
              </w:rPr>
              <w:t>რადიაციული უსაფრთხოება. მაიონიზებელი გამოსხივება. რადიაციული ფონის ზოგადბიოლოგიური მოქმედება ორგანიზმზე. ომის შედეგები გლობალურ ჯანმრთელობაზე.</w:t>
            </w:r>
          </w:p>
          <w:p w14:paraId="627B6934" w14:textId="77777777" w:rsidR="003F6866" w:rsidRPr="00453B46" w:rsidRDefault="003F6866" w:rsidP="00A75FEE">
            <w:pPr>
              <w:jc w:val="both"/>
              <w:rPr>
                <w:rFonts w:ascii="Sylfaen" w:hAnsi="Sylfaen"/>
                <w:b/>
                <w:lang w:val="ka-GE"/>
              </w:rPr>
            </w:pPr>
            <w:r w:rsidRPr="00453B46">
              <w:rPr>
                <w:rFonts w:ascii="Sylfaen" w:hAnsi="Sylfaen"/>
                <w:b/>
                <w:lang w:val="ka-GE"/>
              </w:rPr>
              <w:t>სემინარი</w:t>
            </w:r>
            <w:r w:rsidR="007546FB" w:rsidRPr="00453B46">
              <w:rPr>
                <w:rFonts w:ascii="Sylfaen" w:hAnsi="Sylfaen"/>
                <w:b/>
                <w:lang w:val="en-US"/>
              </w:rPr>
              <w:t>1</w:t>
            </w:r>
            <w:r w:rsidRPr="00453B46">
              <w:rPr>
                <w:rFonts w:ascii="Sylfaen" w:hAnsi="Sylfaen"/>
                <w:b/>
                <w:lang w:val="ka-GE"/>
              </w:rPr>
              <w:t xml:space="preserve"> საათი</w:t>
            </w:r>
          </w:p>
          <w:p w14:paraId="337FD14C"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498D2F8B" w14:textId="77777777" w:rsidR="003F4DBF" w:rsidRPr="00453B46" w:rsidRDefault="00107927" w:rsidP="00107927">
            <w:pPr>
              <w:jc w:val="both"/>
              <w:rPr>
                <w:rFonts w:ascii="Sylfaen" w:hAnsi="Sylfaen"/>
                <w:b/>
                <w:lang w:val="ka-GE"/>
              </w:rPr>
            </w:pPr>
            <w:r w:rsidRPr="00453B46">
              <w:rPr>
                <w:rFonts w:ascii="Sylfaen" w:hAnsi="Sylfaen"/>
                <w:b/>
                <w:lang w:val="ka-GE"/>
              </w:rPr>
              <w:t>შესწავ</w:t>
            </w:r>
            <w:r w:rsidR="003F4DBF" w:rsidRPr="00453B46">
              <w:rPr>
                <w:rFonts w:ascii="Sylfaen" w:hAnsi="Sylfaen"/>
                <w:b/>
                <w:lang w:val="ka-GE"/>
              </w:rPr>
              <w:t>ლილი მასალის ზეპირი პრეზენტაცია</w:t>
            </w:r>
            <w:r w:rsidR="003F4DBF" w:rsidRPr="00453B46">
              <w:rPr>
                <w:rFonts w:ascii="Sylfaen" w:hAnsi="Sylfaen"/>
                <w:b/>
                <w:lang w:val="en-US"/>
              </w:rPr>
              <w:t xml:space="preserve"> </w:t>
            </w:r>
            <w:r w:rsidR="003F4DBF" w:rsidRPr="00453B46">
              <w:rPr>
                <w:rFonts w:ascii="Sylfaen" w:hAnsi="Sylfaen"/>
                <w:b/>
                <w:lang w:val="ka-GE"/>
              </w:rPr>
              <w:t>0-1</w:t>
            </w:r>
            <w:r w:rsidRPr="00453B46">
              <w:rPr>
                <w:rFonts w:ascii="Sylfaen" w:hAnsi="Sylfaen"/>
                <w:b/>
                <w:lang w:val="ka-GE"/>
              </w:rPr>
              <w:t xml:space="preserve"> </w:t>
            </w:r>
          </w:p>
          <w:p w14:paraId="4865C6A8" w14:textId="77777777"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3F4DBF" w:rsidRPr="00453B46">
              <w:rPr>
                <w:rFonts w:ascii="Sylfaen" w:hAnsi="Sylfaen"/>
                <w:b/>
              </w:rPr>
              <w:t xml:space="preserve"> </w:t>
            </w:r>
            <w:r w:rsidR="003F4DBF" w:rsidRPr="00453B46">
              <w:rPr>
                <w:rFonts w:ascii="Sylfaen" w:hAnsi="Sylfaen"/>
                <w:b/>
                <w:lang w:val="ka-GE"/>
              </w:rPr>
              <w:t>0-1</w:t>
            </w:r>
          </w:p>
          <w:p w14:paraId="0382E8BC" w14:textId="77777777" w:rsidR="003C6E8F" w:rsidRPr="00453B46" w:rsidRDefault="003C6E8F" w:rsidP="003C6E8F">
            <w:pPr>
              <w:jc w:val="both"/>
              <w:rPr>
                <w:rFonts w:ascii="Sylfaen" w:hAnsi="Sylfaen"/>
                <w:b/>
                <w:lang w:val="ka-GE"/>
              </w:rPr>
            </w:pPr>
            <w:r w:rsidRPr="00453B46">
              <w:rPr>
                <w:rFonts w:ascii="Sylfaen" w:hAnsi="Sylfaen"/>
                <w:b/>
                <w:lang w:val="ka-GE"/>
              </w:rPr>
              <w:t>სასწავლო კურსით გათვალისწინებული თემატიკ</w:t>
            </w:r>
            <w:r w:rsidR="003F4DBF" w:rsidRPr="00453B46">
              <w:rPr>
                <w:rFonts w:ascii="Sylfaen" w:hAnsi="Sylfaen"/>
                <w:b/>
                <w:lang w:val="ka-GE"/>
              </w:rPr>
              <w:t>ის ფარგლებში რეფერატის წარდგენა 0-10</w:t>
            </w:r>
          </w:p>
          <w:p w14:paraId="502735A2" w14:textId="77777777" w:rsidR="003F6866" w:rsidRPr="00453B46" w:rsidRDefault="003F6866" w:rsidP="00A75FEE">
            <w:pPr>
              <w:jc w:val="both"/>
              <w:rPr>
                <w:rFonts w:ascii="Sylfaen" w:hAnsi="Sylfaen"/>
                <w:lang w:val="ka-GE"/>
              </w:rPr>
            </w:pPr>
            <w:r w:rsidRPr="00453B46">
              <w:rPr>
                <w:rFonts w:ascii="Sylfaen" w:hAnsi="Sylfaen"/>
                <w:lang w:val="ka-GE"/>
              </w:rPr>
              <w:t>მოსახლეობის ადგილობრივი დასხივების პრევენცია.</w:t>
            </w:r>
          </w:p>
          <w:p w14:paraId="0B4170AE"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688C7B1B" w14:textId="77777777" w:rsidR="003C6E8F" w:rsidRPr="00453B46" w:rsidRDefault="003C6E8F" w:rsidP="00A75FEE">
            <w:pPr>
              <w:jc w:val="both"/>
              <w:rPr>
                <w:rFonts w:ascii="Sylfaen" w:hAnsi="Sylfaen"/>
                <w:lang w:val="ka-GE"/>
              </w:rPr>
            </w:pPr>
          </w:p>
        </w:tc>
      </w:tr>
      <w:tr w:rsidR="00A75FEE" w:rsidRPr="00453B46" w14:paraId="341F208B" w14:textId="77777777" w:rsidTr="0034512D">
        <w:tc>
          <w:tcPr>
            <w:tcW w:w="2590" w:type="dxa"/>
          </w:tcPr>
          <w:p w14:paraId="0748149D" w14:textId="77777777" w:rsidR="00A75FEE" w:rsidRPr="00453B46" w:rsidRDefault="00A75FEE" w:rsidP="00A75FEE">
            <w:pPr>
              <w:rPr>
                <w:rFonts w:ascii="Sylfaen" w:hAnsi="Sylfaen"/>
                <w:b/>
                <w:lang w:val="ka-GE"/>
              </w:rPr>
            </w:pPr>
          </w:p>
        </w:tc>
        <w:tc>
          <w:tcPr>
            <w:tcW w:w="6980" w:type="dxa"/>
          </w:tcPr>
          <w:p w14:paraId="734B8900" w14:textId="77777777" w:rsidR="00F87CCF" w:rsidRPr="00453B46" w:rsidRDefault="00F8702E" w:rsidP="00F87CCF">
            <w:pPr>
              <w:jc w:val="both"/>
              <w:rPr>
                <w:rFonts w:ascii="Sylfaen" w:hAnsi="Sylfaen"/>
                <w:b/>
                <w:lang w:val="ka-GE"/>
              </w:rPr>
            </w:pPr>
            <w:r w:rsidRPr="00453B46">
              <w:rPr>
                <w:rFonts w:ascii="Sylfaen" w:hAnsi="Sylfaen"/>
                <w:b/>
                <w:lang w:val="ka-GE"/>
              </w:rPr>
              <w:t>XVI</w:t>
            </w:r>
            <w:r w:rsidR="00F87CCF" w:rsidRPr="00453B46">
              <w:rPr>
                <w:rFonts w:ascii="Sylfaen" w:hAnsi="Sylfaen"/>
                <w:b/>
                <w:lang w:val="ka-GE"/>
              </w:rPr>
              <w:t xml:space="preserve"> კვირა</w:t>
            </w:r>
          </w:p>
          <w:p w14:paraId="33D3A728" w14:textId="77777777" w:rsidR="00F87CCF" w:rsidRPr="00453B46" w:rsidRDefault="00F87CCF" w:rsidP="00F87CCF">
            <w:pPr>
              <w:jc w:val="both"/>
              <w:rPr>
                <w:rFonts w:ascii="Sylfaen" w:hAnsi="Sylfaen"/>
                <w:b/>
                <w:lang w:val="ka-GE"/>
              </w:rPr>
            </w:pPr>
            <w:r w:rsidRPr="00453B46">
              <w:rPr>
                <w:rFonts w:ascii="Sylfaen" w:hAnsi="Sylfaen"/>
                <w:b/>
                <w:lang w:val="ka-GE"/>
              </w:rPr>
              <w:t>ლექცია 1 საათი</w:t>
            </w:r>
          </w:p>
          <w:p w14:paraId="59C08192" w14:textId="77777777" w:rsidR="00A75FEE" w:rsidRPr="00453B46" w:rsidRDefault="00F87CCF" w:rsidP="00A75FEE">
            <w:pPr>
              <w:jc w:val="both"/>
              <w:rPr>
                <w:rFonts w:ascii="Sylfaen" w:hAnsi="Sylfaen"/>
                <w:lang w:val="ka-GE"/>
              </w:rPr>
            </w:pPr>
            <w:r w:rsidRPr="00453B46">
              <w:rPr>
                <w:rFonts w:ascii="Sylfaen" w:hAnsi="Sylfaen"/>
                <w:lang w:val="ka-GE"/>
              </w:rPr>
              <w:t>გავრცელებული საშიში დაავადებების პროფილაქტიკა: კიბოს, შიდსის, შაქრიანი დიაბეტის, ოსტეოპოროზის, პარაზიტული ინფექციების და ა.შ.</w:t>
            </w:r>
          </w:p>
          <w:p w14:paraId="4937A84A" w14:textId="77777777" w:rsidR="003F6866" w:rsidRPr="00453B46" w:rsidRDefault="003F6866" w:rsidP="00A75FEE">
            <w:pPr>
              <w:jc w:val="both"/>
              <w:rPr>
                <w:rFonts w:ascii="Sylfaen" w:hAnsi="Sylfaen"/>
                <w:b/>
                <w:lang w:val="ka-GE"/>
              </w:rPr>
            </w:pPr>
            <w:r w:rsidRPr="00453B46">
              <w:rPr>
                <w:rFonts w:ascii="Sylfaen" w:hAnsi="Sylfaen"/>
                <w:b/>
                <w:lang w:val="ka-GE"/>
              </w:rPr>
              <w:t xml:space="preserve">სემინარი </w:t>
            </w:r>
            <w:r w:rsidR="007546FB" w:rsidRPr="00453B46">
              <w:rPr>
                <w:rFonts w:ascii="Sylfaen" w:hAnsi="Sylfaen"/>
                <w:b/>
                <w:lang w:val="en-US"/>
              </w:rPr>
              <w:t xml:space="preserve">1 </w:t>
            </w:r>
            <w:r w:rsidRPr="00453B46">
              <w:rPr>
                <w:rFonts w:ascii="Sylfaen" w:hAnsi="Sylfaen"/>
                <w:b/>
                <w:lang w:val="ka-GE"/>
              </w:rPr>
              <w:t>საათი</w:t>
            </w:r>
          </w:p>
          <w:p w14:paraId="773FE816" w14:textId="77777777" w:rsidR="00107927" w:rsidRPr="00453B46" w:rsidRDefault="00107927" w:rsidP="00107927">
            <w:pPr>
              <w:jc w:val="both"/>
              <w:rPr>
                <w:rFonts w:ascii="Sylfaen" w:hAnsi="Sylfaen"/>
                <w:b/>
                <w:lang w:val="ka-GE"/>
              </w:rPr>
            </w:pPr>
            <w:r w:rsidRPr="00453B46">
              <w:rPr>
                <w:rFonts w:ascii="Sylfaen" w:hAnsi="Sylfaen"/>
                <w:b/>
                <w:lang w:val="ka-GE"/>
              </w:rPr>
              <w:t xml:space="preserve">დავალების შემოწმება: </w:t>
            </w:r>
          </w:p>
          <w:p w14:paraId="69B77F96" w14:textId="77777777" w:rsidR="00731C23" w:rsidRPr="00453B46" w:rsidRDefault="00107927" w:rsidP="00107927">
            <w:pPr>
              <w:jc w:val="both"/>
              <w:rPr>
                <w:rFonts w:ascii="Sylfaen" w:hAnsi="Sylfaen"/>
                <w:b/>
                <w:lang w:val="ka-GE"/>
              </w:rPr>
            </w:pPr>
            <w:r w:rsidRPr="00453B46">
              <w:rPr>
                <w:rFonts w:ascii="Sylfaen" w:hAnsi="Sylfaen"/>
                <w:b/>
                <w:lang w:val="ka-GE"/>
              </w:rPr>
              <w:t>შესწავ</w:t>
            </w:r>
            <w:r w:rsidR="00731C23" w:rsidRPr="00453B46">
              <w:rPr>
                <w:rFonts w:ascii="Sylfaen" w:hAnsi="Sylfaen"/>
                <w:b/>
                <w:lang w:val="ka-GE"/>
              </w:rPr>
              <w:t xml:space="preserve">ლილი მასალის ზეპირი პრეზენტაცია </w:t>
            </w:r>
            <w:r w:rsidRPr="00453B46">
              <w:rPr>
                <w:rFonts w:ascii="Sylfaen" w:hAnsi="Sylfaen"/>
                <w:b/>
                <w:lang w:val="ka-GE"/>
              </w:rPr>
              <w:t xml:space="preserve"> </w:t>
            </w:r>
            <w:r w:rsidR="00731C23" w:rsidRPr="00453B46">
              <w:rPr>
                <w:rFonts w:ascii="Sylfaen" w:hAnsi="Sylfaen"/>
                <w:b/>
                <w:lang w:val="ka-GE"/>
              </w:rPr>
              <w:t>0-1</w:t>
            </w:r>
          </w:p>
          <w:p w14:paraId="3FA69767" w14:textId="77777777" w:rsidR="00107927" w:rsidRPr="00453B46" w:rsidRDefault="00107927" w:rsidP="00107927">
            <w:pPr>
              <w:jc w:val="both"/>
              <w:rPr>
                <w:rFonts w:ascii="Sylfaen" w:hAnsi="Sylfaen"/>
                <w:b/>
              </w:rPr>
            </w:pPr>
            <w:r w:rsidRPr="00453B46">
              <w:rPr>
                <w:rFonts w:ascii="Sylfaen" w:hAnsi="Sylfaen"/>
                <w:b/>
                <w:lang w:val="ka-GE"/>
              </w:rPr>
              <w:t>ბლიც გამოკითხვა</w:t>
            </w:r>
            <w:r w:rsidR="00731C23" w:rsidRPr="00453B46">
              <w:rPr>
                <w:rFonts w:ascii="Sylfaen" w:hAnsi="Sylfaen"/>
                <w:b/>
              </w:rPr>
              <w:t xml:space="preserve"> </w:t>
            </w:r>
            <w:r w:rsidR="00731C23" w:rsidRPr="00453B46">
              <w:rPr>
                <w:rFonts w:ascii="Sylfaen" w:hAnsi="Sylfaen"/>
                <w:b/>
                <w:lang w:val="ka-GE"/>
              </w:rPr>
              <w:t>0-1</w:t>
            </w:r>
          </w:p>
          <w:p w14:paraId="750B1232" w14:textId="77777777" w:rsidR="003F6866" w:rsidRPr="00453B46" w:rsidRDefault="003F6866" w:rsidP="00A75FEE">
            <w:pPr>
              <w:jc w:val="both"/>
              <w:rPr>
                <w:rFonts w:ascii="Sylfaen" w:hAnsi="Sylfaen"/>
                <w:lang w:val="ka-GE"/>
              </w:rPr>
            </w:pPr>
            <w:r w:rsidRPr="00453B46">
              <w:rPr>
                <w:rFonts w:ascii="Sylfaen" w:hAnsi="Sylfaen"/>
                <w:lang w:val="ka-GE"/>
              </w:rPr>
              <w:t>ოზონის ხვრელი და ულტრაიისფერი გამოსხივება, კლიმატის ცვლილება და სათბურის ეფექტი, ტყეების გაშენება, ბიომრავალფეროვნება, მჟავა ნალექები, სახიფათო ნარჩენების ტრანსსასაზღვრო გადაადგილება, კატასტროფები და გლობალური ქიმიური დაბინძურება.</w:t>
            </w:r>
          </w:p>
          <w:p w14:paraId="44C608D1" w14:textId="77777777" w:rsidR="003F6866" w:rsidRPr="00453B46" w:rsidRDefault="003F6866" w:rsidP="00A75FEE">
            <w:pPr>
              <w:jc w:val="both"/>
              <w:rPr>
                <w:rFonts w:ascii="Sylfaen" w:hAnsi="Sylfaen"/>
                <w:lang w:val="ka-GE"/>
              </w:rPr>
            </w:pPr>
            <w:r w:rsidRPr="00453B46">
              <w:rPr>
                <w:rFonts w:ascii="Sylfaen" w:hAnsi="Sylfaen"/>
                <w:lang w:val="ka-GE"/>
              </w:rPr>
              <w:t>აქცია ჯანმრთელობის დაცვასა და გარემოს დაცვაში.</w:t>
            </w:r>
          </w:p>
          <w:p w14:paraId="7C4D0F1E" w14:textId="77777777" w:rsidR="003C6E8F" w:rsidRPr="00453B46" w:rsidRDefault="003C6E8F" w:rsidP="003C6E8F">
            <w:pPr>
              <w:tabs>
                <w:tab w:val="left" w:pos="1035"/>
              </w:tabs>
              <w:jc w:val="both"/>
              <w:rPr>
                <w:rFonts w:ascii="Sylfaen" w:hAnsi="Sylfaen"/>
              </w:rPr>
            </w:pPr>
            <w:r w:rsidRPr="00453B46">
              <w:rPr>
                <w:rFonts w:ascii="Sylfaen" w:hAnsi="Sylfaen"/>
                <w:b/>
                <w:lang w:val="ka-GE"/>
              </w:rPr>
              <w:t xml:space="preserve">დავალება: </w:t>
            </w:r>
            <w:r w:rsidRPr="00453B46">
              <w:rPr>
                <w:rFonts w:ascii="Sylfaen" w:hAnsi="Sylfaen"/>
                <w:lang w:val="ka-GE"/>
              </w:rPr>
              <w:t>ლექციაზე და პრაქტიკულზე განხილული მასალის დასწავლა.</w:t>
            </w:r>
          </w:p>
          <w:p w14:paraId="3349DFE5" w14:textId="77777777" w:rsidR="003C6E8F" w:rsidRPr="00453B46" w:rsidRDefault="003C6E8F" w:rsidP="00A75FEE">
            <w:pPr>
              <w:jc w:val="both"/>
              <w:rPr>
                <w:rFonts w:ascii="Sylfaen" w:hAnsi="Sylfaen"/>
                <w:lang w:val="ka-GE"/>
              </w:rPr>
            </w:pPr>
          </w:p>
        </w:tc>
      </w:tr>
      <w:tr w:rsidR="00A75FEE" w:rsidRPr="00453B46" w14:paraId="35AEFD42" w14:textId="77777777" w:rsidTr="0034512D">
        <w:tc>
          <w:tcPr>
            <w:tcW w:w="2590" w:type="dxa"/>
          </w:tcPr>
          <w:p w14:paraId="293051DC" w14:textId="77777777" w:rsidR="00A75FEE" w:rsidRPr="00453B46" w:rsidRDefault="00A75FEE" w:rsidP="00A75FEE">
            <w:pPr>
              <w:rPr>
                <w:rFonts w:ascii="Sylfaen" w:hAnsi="Sylfaen"/>
                <w:b/>
                <w:lang w:val="ka-GE"/>
              </w:rPr>
            </w:pPr>
          </w:p>
        </w:tc>
        <w:tc>
          <w:tcPr>
            <w:tcW w:w="6980" w:type="dxa"/>
          </w:tcPr>
          <w:p w14:paraId="3DC124D6" w14:textId="77777777" w:rsidR="00A75FEE" w:rsidRPr="00453B46" w:rsidRDefault="00F8702E" w:rsidP="00DC3049">
            <w:pPr>
              <w:rPr>
                <w:rFonts w:ascii="Sylfaen" w:hAnsi="Sylfaen"/>
                <w:b/>
                <w:lang w:val="ka-GE"/>
              </w:rPr>
            </w:pPr>
            <w:r w:rsidRPr="00453B46">
              <w:rPr>
                <w:rFonts w:ascii="Sylfaen" w:hAnsi="Sylfaen"/>
                <w:b/>
                <w:lang w:val="ka-GE"/>
              </w:rPr>
              <w:t>X</w:t>
            </w:r>
            <w:r w:rsidRPr="00C8728E">
              <w:rPr>
                <w:rFonts w:ascii="Sylfaen" w:hAnsi="Sylfaen"/>
                <w:b/>
                <w:lang w:val="ka-GE"/>
              </w:rPr>
              <w:t>VI</w:t>
            </w:r>
            <w:r w:rsidR="00DE0A74" w:rsidRPr="00C8728E">
              <w:rPr>
                <w:rFonts w:ascii="Sylfaen" w:hAnsi="Sylfaen"/>
                <w:b/>
                <w:lang w:val="en-US"/>
              </w:rPr>
              <w:t>I</w:t>
            </w:r>
            <w:r w:rsidR="003F6866" w:rsidRPr="00453B46">
              <w:rPr>
                <w:rFonts w:ascii="Sylfaen" w:hAnsi="Sylfaen"/>
                <w:b/>
                <w:lang w:val="ka-GE"/>
              </w:rPr>
              <w:t>- XIX კვირა - დასკვნითი გამოცდა - 2 სთ</w:t>
            </w:r>
          </w:p>
        </w:tc>
      </w:tr>
      <w:tr w:rsidR="00A75FEE" w:rsidRPr="00453B46" w14:paraId="57D5EB39" w14:textId="77777777" w:rsidTr="0034512D">
        <w:tc>
          <w:tcPr>
            <w:tcW w:w="2590" w:type="dxa"/>
          </w:tcPr>
          <w:p w14:paraId="1536ACD0" w14:textId="77777777" w:rsidR="00A75FEE" w:rsidRPr="00453B46" w:rsidRDefault="003F6866" w:rsidP="00A75FEE">
            <w:pPr>
              <w:rPr>
                <w:rFonts w:ascii="Sylfaen" w:hAnsi="Sylfaen"/>
                <w:b/>
                <w:lang w:val="ka-GE"/>
              </w:rPr>
            </w:pPr>
            <w:r w:rsidRPr="00453B46">
              <w:rPr>
                <w:rFonts w:ascii="Sylfaen" w:hAnsi="Sylfaen"/>
                <w:b/>
                <w:lang w:val="ka-GE"/>
              </w:rPr>
              <w:t>სასწავლო კურსის განხორციელებისათვის აუცილებელი მატერიალურ-ტექნიკური რესურსები</w:t>
            </w:r>
          </w:p>
        </w:tc>
        <w:tc>
          <w:tcPr>
            <w:tcW w:w="6980" w:type="dxa"/>
          </w:tcPr>
          <w:p w14:paraId="6D906740" w14:textId="77777777" w:rsidR="00A75FEE" w:rsidRPr="00453B46" w:rsidRDefault="003F6866" w:rsidP="00A75FEE">
            <w:pPr>
              <w:jc w:val="both"/>
              <w:rPr>
                <w:rFonts w:ascii="Sylfaen" w:hAnsi="Sylfaen"/>
                <w:lang w:val="ka-GE"/>
              </w:rPr>
            </w:pPr>
            <w:r w:rsidRPr="00453B46">
              <w:rPr>
                <w:rFonts w:ascii="Sylfaen" w:hAnsi="Sylfaen"/>
                <w:lang w:val="ka-GE"/>
              </w:rPr>
              <w:t>აუდიტორია, კომპიუტერი, პროექტორი</w:t>
            </w:r>
          </w:p>
        </w:tc>
      </w:tr>
      <w:tr w:rsidR="00A75FEE" w:rsidRPr="00453B46" w14:paraId="24BF32E7" w14:textId="77777777" w:rsidTr="0034512D">
        <w:tc>
          <w:tcPr>
            <w:tcW w:w="2590" w:type="dxa"/>
          </w:tcPr>
          <w:p w14:paraId="44ADD5FA" w14:textId="77777777" w:rsidR="00A75FEE" w:rsidRPr="00453B46" w:rsidRDefault="003F6866" w:rsidP="00A75FEE">
            <w:pPr>
              <w:rPr>
                <w:rFonts w:ascii="Sylfaen" w:hAnsi="Sylfaen"/>
                <w:b/>
                <w:lang w:val="ka-GE"/>
              </w:rPr>
            </w:pPr>
            <w:r w:rsidRPr="00453B46">
              <w:rPr>
                <w:rFonts w:ascii="Sylfaen" w:hAnsi="Sylfaen"/>
                <w:b/>
                <w:lang w:val="ka-GE"/>
              </w:rPr>
              <w:t>სწავლების ფორმატი</w:t>
            </w:r>
          </w:p>
        </w:tc>
        <w:tc>
          <w:tcPr>
            <w:tcW w:w="6980" w:type="dxa"/>
          </w:tcPr>
          <w:p w14:paraId="5BF6C3B7" w14:textId="77777777" w:rsidR="00A75FEE" w:rsidRPr="00453B46" w:rsidRDefault="003F6866" w:rsidP="00A75FEE">
            <w:pPr>
              <w:jc w:val="both"/>
              <w:rPr>
                <w:rFonts w:ascii="Sylfaen" w:hAnsi="Sylfaen"/>
                <w:lang w:val="ka-GE"/>
              </w:rPr>
            </w:pPr>
            <w:r w:rsidRPr="00453B46">
              <w:rPr>
                <w:rFonts w:ascii="Sylfaen" w:hAnsi="Sylfaen"/>
                <w:lang w:val="ka-GE"/>
              </w:rPr>
              <w:t>ლექცია, სემინარი</w:t>
            </w:r>
          </w:p>
        </w:tc>
      </w:tr>
      <w:tr w:rsidR="00A75FEE" w:rsidRPr="00453B46" w14:paraId="6A3C8E58" w14:textId="77777777" w:rsidTr="0034512D">
        <w:tc>
          <w:tcPr>
            <w:tcW w:w="2590" w:type="dxa"/>
          </w:tcPr>
          <w:p w14:paraId="56107F37" w14:textId="77777777" w:rsidR="00A75FEE" w:rsidRPr="00453B46" w:rsidRDefault="003F6866" w:rsidP="00A75FEE">
            <w:pPr>
              <w:rPr>
                <w:rFonts w:ascii="Sylfaen" w:hAnsi="Sylfaen"/>
                <w:b/>
                <w:lang w:val="ka-GE"/>
              </w:rPr>
            </w:pPr>
            <w:r w:rsidRPr="00453B46">
              <w:rPr>
                <w:rFonts w:ascii="Sylfaen" w:hAnsi="Sylfaen"/>
                <w:b/>
                <w:lang w:val="ka-GE"/>
              </w:rPr>
              <w:t xml:space="preserve">სწავლების/სწავლის </w:t>
            </w:r>
            <w:r w:rsidRPr="00453B46">
              <w:rPr>
                <w:rFonts w:ascii="Sylfaen" w:hAnsi="Sylfaen"/>
                <w:b/>
                <w:lang w:val="ka-GE"/>
              </w:rPr>
              <w:lastRenderedPageBreak/>
              <w:t>მეთოდები</w:t>
            </w:r>
          </w:p>
        </w:tc>
        <w:tc>
          <w:tcPr>
            <w:tcW w:w="6980" w:type="dxa"/>
          </w:tcPr>
          <w:p w14:paraId="51ED3CC4" w14:textId="77777777" w:rsidR="00A75FEE" w:rsidRPr="00453B46" w:rsidRDefault="003F6866" w:rsidP="00A75FEE">
            <w:pPr>
              <w:jc w:val="both"/>
              <w:rPr>
                <w:rFonts w:ascii="Sylfaen" w:hAnsi="Sylfaen"/>
                <w:b/>
                <w:lang w:val="ka-GE"/>
              </w:rPr>
            </w:pPr>
            <w:r w:rsidRPr="00453B46">
              <w:rPr>
                <w:rFonts w:ascii="Sylfaen" w:hAnsi="Sylfaen"/>
                <w:b/>
                <w:lang w:val="ka-GE"/>
              </w:rPr>
              <w:lastRenderedPageBreak/>
              <w:t xml:space="preserve">სასწავლო კურსის შესწავლისას გამოიყენება სწავლისა და </w:t>
            </w:r>
            <w:r w:rsidRPr="00453B46">
              <w:rPr>
                <w:rFonts w:ascii="Sylfaen" w:hAnsi="Sylfaen"/>
                <w:b/>
                <w:lang w:val="ka-GE"/>
              </w:rPr>
              <w:lastRenderedPageBreak/>
              <w:t>სწავლების შემდეგი მეთოდები, მაგალითად:</w:t>
            </w:r>
          </w:p>
          <w:p w14:paraId="1541189A"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ვერბალური ანუ ზეპირსიტყვიერი მეთოდი (ინტერაქტიული ლექცია);</w:t>
            </w:r>
          </w:p>
          <w:p w14:paraId="7D5986E9"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ინტერაქტიული ლექცია ონლაინ-რეჟიმში;</w:t>
            </w:r>
          </w:p>
          <w:p w14:paraId="6E9996F9"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en-US"/>
              </w:rPr>
              <w:t>PBL (პრობლემაზე დაფუძნებული სწავლება) - გუნდური მუშაობა;</w:t>
            </w:r>
          </w:p>
          <w:p w14:paraId="1541B1E4"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ლექცია-პრეზენტაცია;</w:t>
            </w:r>
          </w:p>
          <w:p w14:paraId="14522CCE"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ლექცია/სემინარი პრესკონფერენცია;</w:t>
            </w:r>
          </w:p>
          <w:p w14:paraId="2F8D9E6C"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წიგნზე მუშაობის მეთოდი;</w:t>
            </w:r>
          </w:p>
          <w:p w14:paraId="670368ED"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პრაქტიკული მეთოდები;</w:t>
            </w:r>
          </w:p>
          <w:p w14:paraId="08DD482F"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დისკუსია/დებატრები;</w:t>
            </w:r>
          </w:p>
          <w:p w14:paraId="2C26DEC2" w14:textId="77777777" w:rsidR="003F6866" w:rsidRPr="00453B46" w:rsidRDefault="003F6866" w:rsidP="003F6866">
            <w:pPr>
              <w:pStyle w:val="ListParagraph"/>
              <w:numPr>
                <w:ilvl w:val="0"/>
                <w:numId w:val="2"/>
              </w:numPr>
              <w:ind w:left="431"/>
              <w:jc w:val="both"/>
              <w:rPr>
                <w:rFonts w:ascii="Sylfaen" w:hAnsi="Sylfaen"/>
                <w:lang w:val="ka-GE"/>
              </w:rPr>
            </w:pPr>
            <w:r w:rsidRPr="00453B46">
              <w:rPr>
                <w:rFonts w:ascii="Sylfaen" w:hAnsi="Sylfaen"/>
                <w:lang w:val="ka-GE"/>
              </w:rPr>
              <w:t>დემონსტრირების მეთოდი.</w:t>
            </w:r>
          </w:p>
        </w:tc>
      </w:tr>
      <w:tr w:rsidR="00A75FEE" w:rsidRPr="00453B46" w14:paraId="133B9EC6" w14:textId="77777777" w:rsidTr="0034512D">
        <w:tc>
          <w:tcPr>
            <w:tcW w:w="2590" w:type="dxa"/>
          </w:tcPr>
          <w:p w14:paraId="302DA5F4" w14:textId="77777777" w:rsidR="00A75FEE" w:rsidRPr="00453B46" w:rsidRDefault="003F6866" w:rsidP="00A75FEE">
            <w:pPr>
              <w:rPr>
                <w:rFonts w:ascii="Sylfaen" w:hAnsi="Sylfaen"/>
                <w:b/>
                <w:lang w:val="ka-GE"/>
              </w:rPr>
            </w:pPr>
            <w:r w:rsidRPr="00453B46">
              <w:rPr>
                <w:rFonts w:ascii="Sylfaen" w:hAnsi="Sylfaen"/>
                <w:b/>
                <w:lang w:val="ka-GE"/>
              </w:rPr>
              <w:lastRenderedPageBreak/>
              <w:t>შეფასების კრიტერიუმები</w:t>
            </w:r>
          </w:p>
        </w:tc>
        <w:tc>
          <w:tcPr>
            <w:tcW w:w="6980" w:type="dxa"/>
          </w:tcPr>
          <w:p w14:paraId="62444F44" w14:textId="77777777" w:rsidR="00A75FEE" w:rsidRPr="00453B46" w:rsidRDefault="003F6866" w:rsidP="00A75FEE">
            <w:pPr>
              <w:jc w:val="both"/>
              <w:rPr>
                <w:rFonts w:ascii="Sylfaen" w:hAnsi="Sylfaen"/>
                <w:lang w:val="ka-GE"/>
              </w:rPr>
            </w:pPr>
            <w:r w:rsidRPr="00453B46">
              <w:rPr>
                <w:rFonts w:ascii="Sylfaen" w:hAnsi="Sylfaen"/>
                <w:lang w:val="ka-GE"/>
              </w:rPr>
              <w:t>შეფასების სისტემა უშვებს:</w:t>
            </w:r>
          </w:p>
          <w:p w14:paraId="71A1C46F" w14:textId="77777777" w:rsidR="003F6866" w:rsidRPr="00453B46" w:rsidRDefault="003F6866" w:rsidP="00A75FEE">
            <w:pPr>
              <w:jc w:val="both"/>
              <w:rPr>
                <w:rFonts w:ascii="Sylfaen" w:hAnsi="Sylfaen"/>
                <w:lang w:val="ka-GE"/>
              </w:rPr>
            </w:pPr>
            <w:r w:rsidRPr="00453B46">
              <w:rPr>
                <w:rFonts w:ascii="Sylfaen" w:hAnsi="Sylfaen"/>
                <w:b/>
                <w:lang w:val="ka-GE"/>
              </w:rPr>
              <w:t>ა)</w:t>
            </w:r>
            <w:r w:rsidRPr="00453B46">
              <w:rPr>
                <w:rFonts w:ascii="Sylfaen" w:hAnsi="Sylfaen"/>
                <w:lang w:val="ka-GE"/>
              </w:rPr>
              <w:t xml:space="preserve"> </w:t>
            </w:r>
            <w:r w:rsidRPr="00453B46">
              <w:rPr>
                <w:rFonts w:ascii="Sylfaen" w:hAnsi="Sylfaen"/>
                <w:b/>
                <w:lang w:val="ka-GE"/>
              </w:rPr>
              <w:t>ხუთი სახის დადებით შეფასებას:</w:t>
            </w:r>
          </w:p>
          <w:p w14:paraId="65F9C345" w14:textId="77777777" w:rsidR="003F6866" w:rsidRPr="00453B46" w:rsidRDefault="003F6866" w:rsidP="00A75FEE">
            <w:pPr>
              <w:jc w:val="both"/>
              <w:rPr>
                <w:rFonts w:ascii="Sylfaen" w:hAnsi="Sylfaen"/>
                <w:lang w:val="ka-GE"/>
              </w:rPr>
            </w:pPr>
            <w:r w:rsidRPr="00453B46">
              <w:rPr>
                <w:rFonts w:ascii="Sylfaen" w:hAnsi="Sylfaen"/>
                <w:lang w:val="ka-GE"/>
              </w:rPr>
              <w:t xml:space="preserve">ა.ა) </w:t>
            </w:r>
            <w:r w:rsidRPr="00453B46">
              <w:rPr>
                <w:rFonts w:ascii="Sylfaen" w:hAnsi="Sylfaen"/>
                <w:b/>
                <w:lang w:val="ka-GE"/>
              </w:rPr>
              <w:t>(</w:t>
            </w:r>
            <w:r w:rsidR="00321A2E" w:rsidRPr="00453B46">
              <w:rPr>
                <w:rFonts w:ascii="Sylfaen" w:hAnsi="Sylfaen"/>
                <w:b/>
                <w:lang w:val="en-US"/>
              </w:rPr>
              <w:t>A</w:t>
            </w:r>
            <w:r w:rsidRPr="00453B46">
              <w:rPr>
                <w:rFonts w:ascii="Sylfaen" w:hAnsi="Sylfaen"/>
                <w:b/>
                <w:lang w:val="ka-GE"/>
              </w:rPr>
              <w:t>) ფრიადი</w:t>
            </w:r>
            <w:r w:rsidRPr="00453B46">
              <w:rPr>
                <w:rFonts w:ascii="Sylfaen" w:hAnsi="Sylfaen"/>
                <w:lang w:val="ka-GE"/>
              </w:rPr>
              <w:t xml:space="preserve"> - მაქსიმალური შეფასების 91-100 ქულა;</w:t>
            </w:r>
          </w:p>
          <w:p w14:paraId="39C50C1A" w14:textId="77777777" w:rsidR="003F6866" w:rsidRPr="00453B46" w:rsidRDefault="003F6866" w:rsidP="00A75FEE">
            <w:pPr>
              <w:jc w:val="both"/>
              <w:rPr>
                <w:rFonts w:ascii="Sylfaen" w:hAnsi="Sylfaen"/>
                <w:lang w:val="ka-GE"/>
              </w:rPr>
            </w:pPr>
            <w:r w:rsidRPr="00453B46">
              <w:rPr>
                <w:rFonts w:ascii="Sylfaen" w:hAnsi="Sylfaen"/>
                <w:lang w:val="ka-GE"/>
              </w:rPr>
              <w:t xml:space="preserve">ა.ბ) </w:t>
            </w:r>
            <w:r w:rsidRPr="00453B46">
              <w:rPr>
                <w:rFonts w:ascii="Sylfaen" w:hAnsi="Sylfaen"/>
                <w:b/>
                <w:lang w:val="ka-GE"/>
              </w:rPr>
              <w:t>(</w:t>
            </w:r>
            <w:r w:rsidR="00321A2E" w:rsidRPr="00453B46">
              <w:rPr>
                <w:rFonts w:ascii="Sylfaen" w:hAnsi="Sylfaen"/>
                <w:b/>
                <w:lang w:val="en-US"/>
              </w:rPr>
              <w:t>B</w:t>
            </w:r>
            <w:r w:rsidRPr="00453B46">
              <w:rPr>
                <w:rFonts w:ascii="Sylfaen" w:hAnsi="Sylfaen"/>
                <w:b/>
                <w:lang w:val="ka-GE"/>
              </w:rPr>
              <w:t>) ძალიან კარგი</w:t>
            </w:r>
            <w:r w:rsidRPr="00453B46">
              <w:rPr>
                <w:rFonts w:ascii="Sylfaen" w:hAnsi="Sylfaen"/>
                <w:lang w:val="ka-GE"/>
              </w:rPr>
              <w:t xml:space="preserve"> - მაქსიმალური შეფასების 81-90 ქულა;</w:t>
            </w:r>
          </w:p>
          <w:p w14:paraId="576E19B6" w14:textId="77777777" w:rsidR="003F6866" w:rsidRPr="00453B46" w:rsidRDefault="003F6866" w:rsidP="00A75FEE">
            <w:pPr>
              <w:jc w:val="both"/>
              <w:rPr>
                <w:rFonts w:ascii="Sylfaen" w:hAnsi="Sylfaen"/>
                <w:lang w:val="ka-GE"/>
              </w:rPr>
            </w:pPr>
            <w:r w:rsidRPr="00453B46">
              <w:rPr>
                <w:rFonts w:ascii="Sylfaen" w:hAnsi="Sylfaen"/>
                <w:lang w:val="ka-GE"/>
              </w:rPr>
              <w:t xml:space="preserve">ა.გ) </w:t>
            </w:r>
            <w:r w:rsidRPr="00453B46">
              <w:rPr>
                <w:rFonts w:ascii="Sylfaen" w:hAnsi="Sylfaen"/>
                <w:b/>
                <w:lang w:val="ka-GE"/>
              </w:rPr>
              <w:t>(</w:t>
            </w:r>
            <w:r w:rsidR="00321A2E" w:rsidRPr="00453B46">
              <w:rPr>
                <w:rFonts w:ascii="Sylfaen" w:hAnsi="Sylfaen"/>
                <w:b/>
                <w:lang w:val="en-US"/>
              </w:rPr>
              <w:t>C</w:t>
            </w:r>
            <w:r w:rsidRPr="00453B46">
              <w:rPr>
                <w:rFonts w:ascii="Sylfaen" w:hAnsi="Sylfaen"/>
                <w:b/>
                <w:lang w:val="ka-GE"/>
              </w:rPr>
              <w:t>) კარგი</w:t>
            </w:r>
            <w:r w:rsidRPr="00453B46">
              <w:rPr>
                <w:rFonts w:ascii="Sylfaen" w:hAnsi="Sylfaen"/>
                <w:lang w:val="ka-GE"/>
              </w:rPr>
              <w:t xml:space="preserve"> - მაქსიმალური შეფასების 71-80 ქულა; </w:t>
            </w:r>
          </w:p>
          <w:p w14:paraId="35DD33E8" w14:textId="77777777" w:rsidR="003F6866" w:rsidRPr="00453B46" w:rsidRDefault="003F6866" w:rsidP="00A75FEE">
            <w:pPr>
              <w:jc w:val="both"/>
              <w:rPr>
                <w:rFonts w:ascii="Sylfaen" w:hAnsi="Sylfaen"/>
                <w:lang w:val="ka-GE"/>
              </w:rPr>
            </w:pPr>
            <w:r w:rsidRPr="00453B46">
              <w:rPr>
                <w:rFonts w:ascii="Sylfaen" w:hAnsi="Sylfaen"/>
                <w:lang w:val="ka-GE"/>
              </w:rPr>
              <w:t xml:space="preserve">ა.დ) </w:t>
            </w:r>
            <w:r w:rsidRPr="00453B46">
              <w:rPr>
                <w:rFonts w:ascii="Sylfaen" w:hAnsi="Sylfaen"/>
                <w:b/>
                <w:lang w:val="ka-GE"/>
              </w:rPr>
              <w:t>(</w:t>
            </w:r>
            <w:r w:rsidR="00321A2E" w:rsidRPr="00453B46">
              <w:rPr>
                <w:rFonts w:ascii="Sylfaen" w:hAnsi="Sylfaen"/>
                <w:b/>
                <w:lang w:val="en-US"/>
              </w:rPr>
              <w:t>D</w:t>
            </w:r>
            <w:r w:rsidRPr="00453B46">
              <w:rPr>
                <w:rFonts w:ascii="Sylfaen" w:hAnsi="Sylfaen"/>
                <w:b/>
                <w:lang w:val="ka-GE"/>
              </w:rPr>
              <w:t>) დამაკმაყოფილებელი</w:t>
            </w:r>
            <w:r w:rsidRPr="00453B46">
              <w:rPr>
                <w:rFonts w:ascii="Sylfaen" w:hAnsi="Sylfaen"/>
                <w:lang w:val="ka-GE"/>
              </w:rPr>
              <w:t xml:space="preserve"> - მაქსიმალური შეფასების 61-70 ქულა;</w:t>
            </w:r>
          </w:p>
          <w:p w14:paraId="021D2E7E" w14:textId="77777777" w:rsidR="003F6866" w:rsidRPr="00453B46" w:rsidRDefault="003F6866" w:rsidP="00A75FEE">
            <w:pPr>
              <w:jc w:val="both"/>
              <w:rPr>
                <w:rFonts w:ascii="Sylfaen" w:hAnsi="Sylfaen"/>
                <w:lang w:val="ka-GE"/>
              </w:rPr>
            </w:pPr>
            <w:r w:rsidRPr="00453B46">
              <w:rPr>
                <w:rFonts w:ascii="Sylfaen" w:hAnsi="Sylfaen"/>
                <w:lang w:val="ka-GE"/>
              </w:rPr>
              <w:t xml:space="preserve">ა.ე) </w:t>
            </w:r>
            <w:r w:rsidRPr="00453B46">
              <w:rPr>
                <w:rFonts w:ascii="Sylfaen" w:hAnsi="Sylfaen"/>
                <w:b/>
                <w:lang w:val="ka-GE"/>
              </w:rPr>
              <w:t>(</w:t>
            </w:r>
            <w:r w:rsidR="00321A2E" w:rsidRPr="00453B46">
              <w:rPr>
                <w:rFonts w:ascii="Sylfaen" w:hAnsi="Sylfaen"/>
                <w:b/>
                <w:lang w:val="en-US"/>
              </w:rPr>
              <w:t>E</w:t>
            </w:r>
            <w:r w:rsidRPr="00453B46">
              <w:rPr>
                <w:rFonts w:ascii="Sylfaen" w:hAnsi="Sylfaen"/>
                <w:b/>
                <w:lang w:val="ka-GE"/>
              </w:rPr>
              <w:t>) საკმარისი</w:t>
            </w:r>
            <w:r w:rsidRPr="00453B46">
              <w:rPr>
                <w:rFonts w:ascii="Sylfaen" w:hAnsi="Sylfaen"/>
                <w:lang w:val="ka-GE"/>
              </w:rPr>
              <w:t xml:space="preserve"> - მაქსიმალური შეფასების 51-60 ქულა.</w:t>
            </w:r>
          </w:p>
          <w:p w14:paraId="348D37C5" w14:textId="77777777" w:rsidR="003F6866" w:rsidRPr="00453B46" w:rsidRDefault="003F6866" w:rsidP="00A75FEE">
            <w:pPr>
              <w:jc w:val="both"/>
              <w:rPr>
                <w:rFonts w:ascii="Sylfaen" w:hAnsi="Sylfaen"/>
                <w:lang w:val="ka-GE"/>
              </w:rPr>
            </w:pPr>
          </w:p>
          <w:p w14:paraId="28A1498D" w14:textId="77777777" w:rsidR="003F6866" w:rsidRPr="00453B46" w:rsidRDefault="003F6866" w:rsidP="00A75FEE">
            <w:pPr>
              <w:jc w:val="both"/>
              <w:rPr>
                <w:rFonts w:ascii="Sylfaen" w:hAnsi="Sylfaen"/>
                <w:lang w:val="ka-GE"/>
              </w:rPr>
            </w:pPr>
            <w:r w:rsidRPr="00453B46">
              <w:rPr>
                <w:rFonts w:ascii="Sylfaen" w:hAnsi="Sylfaen"/>
                <w:b/>
                <w:lang w:val="ka-GE"/>
              </w:rPr>
              <w:t>ბ) ორი სახის უარყოფით შეფასებას:</w:t>
            </w:r>
          </w:p>
          <w:p w14:paraId="4E8F6D8E" w14:textId="77777777" w:rsidR="009F43AC" w:rsidRPr="00453B46" w:rsidRDefault="009F43AC" w:rsidP="00A75FEE">
            <w:pPr>
              <w:jc w:val="both"/>
              <w:rPr>
                <w:rFonts w:ascii="Sylfaen" w:hAnsi="Sylfaen"/>
                <w:lang w:val="ka-GE"/>
              </w:rPr>
            </w:pPr>
            <w:r w:rsidRPr="00453B46">
              <w:rPr>
                <w:rFonts w:ascii="Sylfaen" w:hAnsi="Sylfaen"/>
                <w:lang w:val="ka-GE"/>
              </w:rPr>
              <w:t xml:space="preserve">ბ.ა) </w:t>
            </w:r>
            <w:r w:rsidRPr="00453B46">
              <w:rPr>
                <w:rFonts w:ascii="Sylfaen" w:hAnsi="Sylfaen"/>
                <w:b/>
                <w:lang w:val="ka-GE"/>
              </w:rPr>
              <w:t>(</w:t>
            </w:r>
            <w:r w:rsidR="00321A2E" w:rsidRPr="00453B46">
              <w:rPr>
                <w:rFonts w:ascii="Sylfaen" w:hAnsi="Sylfaen"/>
                <w:b/>
                <w:lang w:val="en-US"/>
              </w:rPr>
              <w:t>FX</w:t>
            </w:r>
            <w:r w:rsidRPr="00453B46">
              <w:rPr>
                <w:rFonts w:ascii="Sylfaen" w:hAnsi="Sylfaen"/>
                <w:b/>
                <w:lang w:val="ka-GE"/>
              </w:rPr>
              <w:t>) ვერ ჩააბარა</w:t>
            </w:r>
            <w:r w:rsidRPr="00453B46">
              <w:rPr>
                <w:rFonts w:ascii="Sylfaen" w:hAnsi="Sylfaen"/>
                <w:lang w:val="ka-GE"/>
              </w:rPr>
              <w:t xml:space="preserve"> - მაქსიმალური შეფასების 41-50 ქულა,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14:paraId="6F6AB76D" w14:textId="77777777" w:rsidR="009F43AC" w:rsidRPr="00453B46" w:rsidRDefault="009F43AC" w:rsidP="00A75FEE">
            <w:pPr>
              <w:jc w:val="both"/>
              <w:rPr>
                <w:rFonts w:ascii="Sylfaen" w:hAnsi="Sylfaen"/>
                <w:lang w:val="ka-GE"/>
              </w:rPr>
            </w:pPr>
            <w:r w:rsidRPr="00453B46">
              <w:rPr>
                <w:rFonts w:ascii="Sylfaen" w:hAnsi="Sylfaen"/>
                <w:lang w:val="ka-GE"/>
              </w:rPr>
              <w:t xml:space="preserve">ბ.ბ) </w:t>
            </w:r>
            <w:r w:rsidRPr="00453B46">
              <w:rPr>
                <w:rFonts w:ascii="Sylfaen" w:hAnsi="Sylfaen"/>
                <w:b/>
                <w:lang w:val="ka-GE"/>
              </w:rPr>
              <w:t>(</w:t>
            </w:r>
            <w:r w:rsidR="00321A2E" w:rsidRPr="00453B46">
              <w:rPr>
                <w:rFonts w:ascii="Sylfaen" w:hAnsi="Sylfaen"/>
                <w:b/>
                <w:lang w:val="en-US"/>
              </w:rPr>
              <w:t>F</w:t>
            </w:r>
            <w:r w:rsidRPr="00453B46">
              <w:rPr>
                <w:rFonts w:ascii="Sylfaen" w:hAnsi="Sylfaen"/>
                <w:b/>
                <w:lang w:val="ka-GE"/>
              </w:rPr>
              <w:t>) ჩაიჭრა</w:t>
            </w:r>
            <w:r w:rsidRPr="00453B46">
              <w:rPr>
                <w:rFonts w:ascii="Sylfaen" w:hAnsi="Sylfaen"/>
                <w:lang w:val="ka-GE"/>
              </w:rPr>
              <w:t xml:space="preserve"> - მაქსიმალური შეფასების 40 ქულა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14:paraId="6C0BBE71" w14:textId="77777777" w:rsidR="009F43AC" w:rsidRPr="00453B46" w:rsidRDefault="009F43AC" w:rsidP="00A75FEE">
            <w:pPr>
              <w:jc w:val="both"/>
              <w:rPr>
                <w:rFonts w:ascii="Sylfaen" w:hAnsi="Sylfaen"/>
                <w:lang w:val="ka-GE"/>
              </w:rPr>
            </w:pPr>
          </w:p>
          <w:p w14:paraId="1995D9FB" w14:textId="77777777" w:rsidR="009F43AC" w:rsidRPr="00453B46" w:rsidRDefault="009F43AC" w:rsidP="009F43AC">
            <w:pPr>
              <w:jc w:val="center"/>
              <w:rPr>
                <w:rFonts w:ascii="Sylfaen" w:hAnsi="Sylfaen"/>
                <w:b/>
                <w:lang w:val="ka-GE"/>
              </w:rPr>
            </w:pPr>
            <w:r w:rsidRPr="00453B46">
              <w:rPr>
                <w:rFonts w:ascii="Sylfaen" w:hAnsi="Sylfaen"/>
                <w:b/>
                <w:lang w:val="ka-GE"/>
              </w:rPr>
              <w:t>შეფასება</w:t>
            </w:r>
          </w:p>
          <w:p w14:paraId="24D83F70" w14:textId="77777777" w:rsidR="009F43AC" w:rsidRPr="00453B46" w:rsidRDefault="009F43AC" w:rsidP="009F43AC">
            <w:pPr>
              <w:jc w:val="both"/>
              <w:rPr>
                <w:rFonts w:ascii="Sylfaen" w:hAnsi="Sylfaen"/>
                <w:lang w:val="ka-GE"/>
              </w:rPr>
            </w:pPr>
            <w:r w:rsidRPr="00453B46">
              <w:rPr>
                <w:rFonts w:ascii="Sylfaen" w:hAnsi="Sylfaen"/>
                <w:lang w:val="ka-GE"/>
              </w:rPr>
              <w:t>სტუდენტის შეფასება მოხდება 100-ქულიანი სისტემით, რომელიც შედგება: 60 ქულა (მიმდინარე აქტივობები + შუალედური გამოცდა) და 40 ქულა ფინალური გამოცდა</w:t>
            </w:r>
            <w:r w:rsidR="0052662C" w:rsidRPr="00453B46">
              <w:rPr>
                <w:rFonts w:ascii="Sylfaen" w:hAnsi="Sylfaen"/>
                <w:lang w:val="en-US"/>
              </w:rPr>
              <w:t>.</w:t>
            </w:r>
            <w:r w:rsidRPr="00453B46">
              <w:rPr>
                <w:rFonts w:ascii="Sylfaen" w:hAnsi="Sylfaen"/>
                <w:lang w:val="ka-GE"/>
              </w:rPr>
              <w:t xml:space="preserve"> </w:t>
            </w:r>
          </w:p>
          <w:p w14:paraId="17066995" w14:textId="77777777" w:rsidR="009F43AC" w:rsidRPr="00453B46" w:rsidRDefault="009F43AC" w:rsidP="009F43AC">
            <w:pPr>
              <w:jc w:val="both"/>
              <w:rPr>
                <w:rFonts w:ascii="Sylfaen" w:hAnsi="Sylfaen"/>
                <w:b/>
                <w:lang w:val="ka-GE"/>
              </w:rPr>
            </w:pPr>
            <w:r w:rsidRPr="00453B46">
              <w:rPr>
                <w:rFonts w:ascii="Sylfaen" w:hAnsi="Sylfaen"/>
                <w:b/>
                <w:lang w:val="ka-GE"/>
              </w:rPr>
              <w:t>ფინალური გამოცდის გამსვლელი ქულა არის მინიმუმ 21 ქულა (40-დან)</w:t>
            </w:r>
          </w:p>
          <w:p w14:paraId="6C0D2DF3" w14:textId="77777777" w:rsidR="009F43AC" w:rsidRPr="00453B46" w:rsidRDefault="009F43AC" w:rsidP="009F43AC">
            <w:pPr>
              <w:jc w:val="both"/>
              <w:rPr>
                <w:rFonts w:ascii="Sylfaen" w:hAnsi="Sylfaen"/>
                <w:lang w:val="ka-GE"/>
              </w:rPr>
            </w:pPr>
            <w:r w:rsidRPr="00453B46">
              <w:rPr>
                <w:rFonts w:ascii="Sylfaen" w:hAnsi="Sylfaen"/>
                <w:b/>
                <w:lang w:val="ka-GE"/>
              </w:rPr>
              <w:t>ფინალური გამოცდის გამსვლელი ქულა არის მინიმუმ 16 ქულა (30-დან)</w:t>
            </w:r>
          </w:p>
          <w:p w14:paraId="50A8C5A7" w14:textId="77777777" w:rsidR="009F43AC" w:rsidRPr="00453B46" w:rsidRDefault="009F43AC" w:rsidP="009F43AC">
            <w:pPr>
              <w:jc w:val="both"/>
              <w:rPr>
                <w:rFonts w:ascii="Sylfaen" w:hAnsi="Sylfaen"/>
                <w:lang w:val="ka-GE"/>
              </w:rPr>
            </w:pPr>
            <w:r w:rsidRPr="00453B46">
              <w:rPr>
                <w:rFonts w:ascii="Sylfaen" w:hAnsi="Sylfaen"/>
                <w:lang w:val="ka-GE"/>
              </w:rPr>
              <w:t>იმისათვის, რომ სტუდენტი დაშვებულ იქნას ფინალურ გამოცდაზე, შუალედური შეფასების მინიმალური ქულე</w:t>
            </w:r>
            <w:r w:rsidR="0052662C" w:rsidRPr="00453B46">
              <w:rPr>
                <w:rFonts w:ascii="Sylfaen" w:hAnsi="Sylfaen"/>
                <w:lang w:val="ka-GE"/>
              </w:rPr>
              <w:t>ბის ჯამი უნდა იყოს მინიმუმ 30</w:t>
            </w:r>
            <w:r w:rsidRPr="00453B46">
              <w:rPr>
                <w:rFonts w:ascii="Sylfaen" w:hAnsi="Sylfaen"/>
                <w:lang w:val="ka-GE"/>
              </w:rPr>
              <w:t xml:space="preserve"> ქულა.</w:t>
            </w:r>
          </w:p>
          <w:p w14:paraId="75B3739A" w14:textId="77777777" w:rsidR="009F43AC" w:rsidRPr="00453B46" w:rsidRDefault="009F43AC" w:rsidP="009F43AC">
            <w:pPr>
              <w:jc w:val="both"/>
              <w:rPr>
                <w:rFonts w:ascii="Sylfaen" w:hAnsi="Sylfaen"/>
                <w:lang w:val="ka-GE"/>
              </w:rPr>
            </w:pPr>
            <w:r w:rsidRPr="00453B46">
              <w:rPr>
                <w:rFonts w:ascii="Sylfaen" w:hAnsi="Sylfaen"/>
                <w:lang w:val="ka-GE"/>
              </w:rPr>
              <w:t xml:space="preserve">თუ შუალედური შეფასებებისა და დასკვნითი გამოცდის ქულათა ჯამი შეადგენს 41-50 ქულას, სტუდენტს ეძლევა დამატებით გამოცდაზე ერთხელ გასვლის უფლება. იმ </w:t>
            </w:r>
            <w:r w:rsidRPr="00453B46">
              <w:rPr>
                <w:rFonts w:ascii="Sylfaen" w:hAnsi="Sylfaen"/>
                <w:lang w:val="ka-GE"/>
              </w:rPr>
              <w:lastRenderedPageBreak/>
              <w:t>შემტხვევაში, თუ შუალედური შეფასებებისა და დასკვნითი გამოცდის ქულათა ჯამი შეადგენს 40 და ნაკლებ ქულას, სტუდენტს საგანი ახლიდან აქვს შესასწავლი.</w:t>
            </w:r>
          </w:p>
          <w:p w14:paraId="0066D648" w14:textId="77777777" w:rsidR="009F43AC" w:rsidRPr="00453B46" w:rsidRDefault="009F43AC" w:rsidP="009F43AC">
            <w:pPr>
              <w:jc w:val="both"/>
              <w:rPr>
                <w:rFonts w:ascii="Sylfaen" w:hAnsi="Sylfaen"/>
                <w:lang w:val="ka-GE"/>
              </w:rPr>
            </w:pPr>
            <w:r w:rsidRPr="00453B46">
              <w:rPr>
                <w:rFonts w:ascii="Sylfaen" w:hAnsi="Sylfaen"/>
                <w:lang w:val="ka-GE"/>
              </w:rPr>
              <w:t>სტუდენტს უფლება აქვს დამატებით გამოცდაზე გავიდეს იმავე სემესტრში (20-21-ე კვირა), დასკვნითი გამოცდიდან არანაკლებ 5 დღის შემდეგ.</w:t>
            </w:r>
          </w:p>
          <w:p w14:paraId="04373B09" w14:textId="77777777" w:rsidR="00BC4DF6" w:rsidRPr="00453B46" w:rsidRDefault="00BC4DF6" w:rsidP="00BC4DF6">
            <w:pPr>
              <w:pStyle w:val="ListParagraph"/>
              <w:numPr>
                <w:ilvl w:val="0"/>
                <w:numId w:val="3"/>
              </w:numPr>
              <w:ind w:left="72" w:right="-15" w:firstLine="0"/>
              <w:jc w:val="both"/>
              <w:rPr>
                <w:rFonts w:ascii="Sylfaen" w:hAnsi="Sylfaen" w:cs="AcadNusx"/>
                <w:u w:color="FF0000"/>
                <w:lang w:val="ka-GE"/>
              </w:rPr>
            </w:pPr>
            <w:r w:rsidRPr="00453B46">
              <w:rPr>
                <w:rFonts w:ascii="Sylfaen" w:hAnsi="Sylfaen" w:cs="AcadNusx"/>
                <w:u w:color="FF0000"/>
              </w:rPr>
              <w:t>შუალედური შეფასებების ქულათა ჯამს სემესტრი</w:t>
            </w:r>
            <w:r w:rsidRPr="00453B46">
              <w:rPr>
                <w:rFonts w:ascii="Sylfaen" w:hAnsi="Sylfaen" w:cs="AcadNusx"/>
                <w:u w:color="FF0000"/>
                <w:lang w:val="ka-GE"/>
              </w:rPr>
              <w:t xml:space="preserve">ს </w:t>
            </w:r>
            <w:r w:rsidRPr="00453B46">
              <w:rPr>
                <w:rFonts w:ascii="Sylfaen" w:hAnsi="Sylfaen" w:cs="AcadNusx"/>
                <w:u w:color="FF0000"/>
              </w:rPr>
              <w:t xml:space="preserve">განმავლობაში სტუდენტი შემდეგ კომპონენტებში დააგროვებს: </w:t>
            </w:r>
          </w:p>
          <w:p w14:paraId="55E0888F" w14:textId="77777777" w:rsidR="00BC4DF6" w:rsidRPr="00453B46" w:rsidRDefault="00BC4DF6" w:rsidP="00BC4DF6">
            <w:pPr>
              <w:rPr>
                <w:rFonts w:ascii="Sylfaen" w:hAnsi="Sylfaen" w:cs="AcadNusx"/>
                <w:lang w:val="ka-GE"/>
              </w:rPr>
            </w:pPr>
            <w:r w:rsidRPr="00453B46">
              <w:rPr>
                <w:rFonts w:ascii="Sylfaen" w:hAnsi="Sylfaen" w:cs="AcadNusx"/>
                <w:lang w:val="ka-GE"/>
              </w:rPr>
              <w:t xml:space="preserve">      </w:t>
            </w:r>
          </w:p>
          <w:p w14:paraId="21E3B851" w14:textId="77777777"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cs="Sylfaen"/>
                <w:b/>
                <w:lang w:val="ka-GE"/>
              </w:rPr>
              <w:t xml:space="preserve">მასალის ზეპირი პრეზენტაცია - </w:t>
            </w:r>
            <w:r w:rsidRPr="00453B46">
              <w:rPr>
                <w:rFonts w:ascii="Sylfaen" w:hAnsi="Sylfaen" w:cs="Sylfaen"/>
                <w:lang w:val="ka-GE"/>
              </w:rPr>
              <w:t>ტარდება 1</w:t>
            </w:r>
            <w:r w:rsidRPr="00453B46">
              <w:rPr>
                <w:rFonts w:ascii="Sylfaen" w:hAnsi="Sylfaen" w:cs="Sylfaen"/>
              </w:rPr>
              <w:t>4</w:t>
            </w:r>
            <w:r w:rsidRPr="00453B46">
              <w:rPr>
                <w:rFonts w:ascii="Sylfaen" w:hAnsi="Sylfaen" w:cs="Sylfaen"/>
                <w:lang w:val="ka-GE"/>
              </w:rPr>
              <w:t>-ჯერ,  ფასდება სემესტრში 1</w:t>
            </w:r>
            <w:r w:rsidRPr="00453B46">
              <w:rPr>
                <w:rFonts w:ascii="Sylfaen" w:hAnsi="Sylfaen" w:cs="Sylfaen"/>
              </w:rPr>
              <w:t>4</w:t>
            </w:r>
            <w:r w:rsidRPr="00453B46">
              <w:rPr>
                <w:rFonts w:ascii="Sylfaen" w:hAnsi="Sylfaen" w:cs="Sylfaen"/>
                <w:lang w:val="ka-GE"/>
              </w:rPr>
              <w:t xml:space="preserve"> ქულით;</w:t>
            </w:r>
          </w:p>
          <w:p w14:paraId="3822D15F" w14:textId="77777777"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cs="Sylfaen"/>
                <w:b/>
                <w:lang w:val="ka-GE"/>
              </w:rPr>
              <w:t>ბლიც გამოკითხვა</w:t>
            </w:r>
            <w:r w:rsidRPr="00453B46">
              <w:rPr>
                <w:rFonts w:ascii="Sylfaen" w:hAnsi="Sylfaen" w:cs="Sylfaen"/>
                <w:lang w:val="ka-GE"/>
              </w:rPr>
              <w:t xml:space="preserve"> - ტარდება 11-ჯერ, გავლილი მასალის ფარგლებში, ფასდება  11 ქულით; </w:t>
            </w:r>
          </w:p>
          <w:p w14:paraId="2AC6EA1A" w14:textId="77777777" w:rsidR="00BC4DF6" w:rsidRPr="00453B46" w:rsidRDefault="00BC4DF6" w:rsidP="00BC4DF6">
            <w:pPr>
              <w:numPr>
                <w:ilvl w:val="0"/>
                <w:numId w:val="4"/>
              </w:numPr>
              <w:ind w:left="138" w:firstLine="0"/>
              <w:jc w:val="both"/>
              <w:rPr>
                <w:rFonts w:ascii="Sylfaen" w:hAnsi="Sylfaen" w:cs="Sylfaen"/>
                <w:lang w:val="ka-GE"/>
              </w:rPr>
            </w:pPr>
            <w:r w:rsidRPr="00453B46">
              <w:rPr>
                <w:rFonts w:ascii="Sylfaen" w:hAnsi="Sylfaen"/>
                <w:b/>
                <w:lang w:val="ka-GE"/>
              </w:rPr>
              <w:t>რეფერატი</w:t>
            </w:r>
            <w:r w:rsidRPr="00453B46">
              <w:rPr>
                <w:rFonts w:ascii="Sylfaen" w:hAnsi="Sylfaen"/>
                <w:lang w:val="ka-GE"/>
              </w:rPr>
              <w:t xml:space="preserve"> - ტარდება წერილობითი ფორმით სასწავლო კურსით გათვალისწინებული თემატიკის  ფარგლებში, ფასდება 10 ქულით შემდეგი კრიტერიუმებით:</w:t>
            </w:r>
          </w:p>
          <w:p w14:paraId="2C0FB0F4" w14:textId="77777777" w:rsidR="00BC4DF6" w:rsidRPr="00453B46" w:rsidRDefault="00BC4DF6" w:rsidP="00BC4DF6">
            <w:pPr>
              <w:jc w:val="both"/>
              <w:rPr>
                <w:rFonts w:ascii="Sylfaen" w:hAnsi="Sylfaen"/>
              </w:rPr>
            </w:pPr>
          </w:p>
          <w:p w14:paraId="71043B62" w14:textId="77777777" w:rsidR="00BC4DF6" w:rsidRPr="00453B46" w:rsidRDefault="00BC4DF6" w:rsidP="00BC4DF6">
            <w:pPr>
              <w:jc w:val="both"/>
              <w:rPr>
                <w:rFonts w:ascii="Sylfaen" w:hAnsi="Sylfaen"/>
                <w:lang w:val="ka-GE"/>
              </w:rPr>
            </w:pPr>
            <w:r w:rsidRPr="00453B46">
              <w:rPr>
                <w:rFonts w:ascii="Sylfaen" w:hAnsi="Sylfaen"/>
                <w:lang w:val="ka-GE"/>
              </w:rPr>
              <w:t xml:space="preserve">თემის სტრუქტურა - </w:t>
            </w:r>
            <w:r w:rsidRPr="00453B46">
              <w:rPr>
                <w:rFonts w:ascii="Sylfaen" w:hAnsi="Sylfaen"/>
              </w:rPr>
              <w:t xml:space="preserve">2 </w:t>
            </w:r>
            <w:r w:rsidRPr="00453B46">
              <w:rPr>
                <w:rFonts w:ascii="Sylfaen" w:hAnsi="Sylfaen"/>
                <w:lang w:val="ka-GE"/>
              </w:rPr>
              <w:t>ქულა;</w:t>
            </w:r>
          </w:p>
          <w:p w14:paraId="4A670806" w14:textId="77777777" w:rsidR="00BC4DF6" w:rsidRPr="00453B46" w:rsidRDefault="00BC4DF6" w:rsidP="00BC4DF6">
            <w:pPr>
              <w:jc w:val="both"/>
              <w:rPr>
                <w:rFonts w:ascii="Sylfaen" w:hAnsi="Sylfaen"/>
                <w:lang w:val="ka-GE"/>
              </w:rPr>
            </w:pPr>
            <w:r w:rsidRPr="00453B46">
              <w:rPr>
                <w:rFonts w:ascii="Sylfaen" w:hAnsi="Sylfaen"/>
                <w:lang w:val="ka-GE"/>
              </w:rPr>
              <w:t xml:space="preserve">გამოყენებული ლიტერატურის მიმოხილვა - </w:t>
            </w:r>
            <w:r w:rsidRPr="00453B46">
              <w:rPr>
                <w:rFonts w:ascii="Sylfaen" w:hAnsi="Sylfaen"/>
              </w:rPr>
              <w:t xml:space="preserve">4 </w:t>
            </w:r>
            <w:r w:rsidRPr="00453B46">
              <w:rPr>
                <w:rFonts w:ascii="Sylfaen" w:hAnsi="Sylfaen"/>
                <w:lang w:val="ka-GE"/>
              </w:rPr>
              <w:t>ქულა;</w:t>
            </w:r>
          </w:p>
          <w:p w14:paraId="6DABBDE5" w14:textId="77777777" w:rsidR="00BC4DF6" w:rsidRPr="00453B46" w:rsidRDefault="00BC4DF6" w:rsidP="00BC4DF6">
            <w:pPr>
              <w:jc w:val="both"/>
              <w:rPr>
                <w:rFonts w:ascii="Sylfaen" w:hAnsi="Sylfaen"/>
                <w:lang w:val="ka-GE"/>
              </w:rPr>
            </w:pPr>
            <w:r w:rsidRPr="00453B46">
              <w:rPr>
                <w:rFonts w:ascii="Sylfaen" w:hAnsi="Sylfaen"/>
                <w:lang w:val="ka-GE"/>
              </w:rPr>
              <w:t>კრიტიკული/ლოგიკური მსჯელობა - 4 ქულა;</w:t>
            </w:r>
          </w:p>
          <w:p w14:paraId="70A0F3B9" w14:textId="77777777" w:rsidR="00BC4DF6" w:rsidRPr="00453B46" w:rsidRDefault="00BC4DF6" w:rsidP="00BC4DF6">
            <w:pPr>
              <w:jc w:val="both"/>
              <w:rPr>
                <w:rFonts w:ascii="Sylfaen" w:hAnsi="Sylfaen"/>
                <w:lang w:val="ka-GE"/>
              </w:rPr>
            </w:pPr>
          </w:p>
          <w:p w14:paraId="69B2F205" w14:textId="77777777" w:rsidR="00BC4DF6" w:rsidRPr="00453B46" w:rsidRDefault="00BC4DF6" w:rsidP="00BC4DF6">
            <w:pPr>
              <w:jc w:val="both"/>
              <w:rPr>
                <w:rFonts w:ascii="Sylfaen" w:hAnsi="Sylfaen"/>
                <w:lang w:val="ka-GE"/>
              </w:rPr>
            </w:pPr>
            <w:r w:rsidRPr="00453B46">
              <w:rPr>
                <w:rFonts w:ascii="Sylfaen" w:hAnsi="Sylfaen"/>
                <w:b/>
                <w:lang w:val="ka-GE"/>
              </w:rPr>
              <w:t xml:space="preserve">თემის სტრუქტურა - </w:t>
            </w:r>
            <w:r w:rsidRPr="00453B46">
              <w:rPr>
                <w:rFonts w:ascii="Sylfaen" w:hAnsi="Sylfaen"/>
                <w:lang w:val="ka-GE"/>
              </w:rPr>
              <w:t>შესავალი;</w:t>
            </w:r>
          </w:p>
          <w:p w14:paraId="10FBA6BA" w14:textId="77777777" w:rsidR="00BC4DF6" w:rsidRPr="00453B46" w:rsidRDefault="00BC4DF6" w:rsidP="00BC4DF6">
            <w:pPr>
              <w:jc w:val="both"/>
              <w:rPr>
                <w:rFonts w:ascii="Sylfaen" w:hAnsi="Sylfaen"/>
                <w:lang w:val="ka-GE"/>
              </w:rPr>
            </w:pPr>
            <w:r w:rsidRPr="00453B46">
              <w:rPr>
                <w:rFonts w:ascii="Sylfaen" w:hAnsi="Sylfaen"/>
                <w:lang w:val="ka-GE"/>
              </w:rPr>
              <w:t xml:space="preserve">                                         - საკითხის/პრობლემის ჩამოყალიბება;</w:t>
            </w:r>
          </w:p>
          <w:p w14:paraId="2137D92E" w14:textId="77777777" w:rsidR="00BC4DF6" w:rsidRPr="00453B46" w:rsidRDefault="00BC4DF6" w:rsidP="00BC4DF6">
            <w:pPr>
              <w:jc w:val="both"/>
              <w:rPr>
                <w:rFonts w:ascii="Sylfaen" w:hAnsi="Sylfaen"/>
                <w:lang w:val="ka-GE"/>
              </w:rPr>
            </w:pPr>
            <w:r w:rsidRPr="00453B46">
              <w:rPr>
                <w:rFonts w:ascii="Sylfaen" w:hAnsi="Sylfaen"/>
                <w:lang w:val="ka-GE"/>
              </w:rPr>
              <w:t xml:space="preserve">                                         - ლიტერატურის მიმოხილვა;</w:t>
            </w:r>
          </w:p>
          <w:p w14:paraId="7693889C" w14:textId="77777777" w:rsidR="00BC4DF6" w:rsidRPr="00453B46" w:rsidRDefault="00BC4DF6" w:rsidP="00BC4DF6">
            <w:pPr>
              <w:jc w:val="both"/>
              <w:rPr>
                <w:rFonts w:ascii="Sylfaen" w:hAnsi="Sylfaen"/>
              </w:rPr>
            </w:pPr>
            <w:r w:rsidRPr="00453B46">
              <w:rPr>
                <w:rFonts w:ascii="Sylfaen" w:hAnsi="Sylfaen"/>
                <w:lang w:val="ka-GE"/>
              </w:rPr>
              <w:t xml:space="preserve">                                         - ინდივიდუალური კვლევა;</w:t>
            </w:r>
          </w:p>
          <w:p w14:paraId="14ECACC7" w14:textId="77777777" w:rsidR="00BC4DF6" w:rsidRPr="00453B46" w:rsidRDefault="00BC4DF6" w:rsidP="00BC4DF6">
            <w:pPr>
              <w:jc w:val="both"/>
              <w:rPr>
                <w:rFonts w:ascii="Sylfaen" w:hAnsi="Sylfaen"/>
                <w:lang w:val="ka-GE"/>
              </w:rPr>
            </w:pPr>
            <w:r w:rsidRPr="00453B46">
              <w:rPr>
                <w:rFonts w:ascii="Sylfaen" w:hAnsi="Sylfaen"/>
                <w:lang w:val="ka-GE"/>
              </w:rPr>
              <w:t xml:space="preserve">                                         - მიღებულ მასალაზე მსჯელობა;</w:t>
            </w:r>
          </w:p>
          <w:p w14:paraId="56AD1B8B" w14:textId="77777777" w:rsidR="00BC4DF6" w:rsidRPr="00453B46" w:rsidRDefault="00BC4DF6" w:rsidP="00BC4DF6">
            <w:pPr>
              <w:jc w:val="both"/>
              <w:rPr>
                <w:rFonts w:ascii="Sylfaen" w:hAnsi="Sylfaen"/>
                <w:lang w:val="ka-GE"/>
              </w:rPr>
            </w:pPr>
            <w:r w:rsidRPr="00453B46">
              <w:rPr>
                <w:rFonts w:ascii="Sylfaen" w:hAnsi="Sylfaen"/>
                <w:lang w:val="ka-GE"/>
              </w:rPr>
              <w:t xml:space="preserve">                                         - დასკვნა;</w:t>
            </w:r>
          </w:p>
          <w:p w14:paraId="4A0687C0" w14:textId="77777777" w:rsidR="00BC4DF6" w:rsidRPr="00453B46" w:rsidRDefault="00BC4DF6" w:rsidP="00BC4DF6">
            <w:pPr>
              <w:jc w:val="both"/>
              <w:rPr>
                <w:rFonts w:ascii="Sylfaen" w:hAnsi="Sylfaen"/>
                <w:lang w:val="ka-GE"/>
              </w:rPr>
            </w:pPr>
            <w:r w:rsidRPr="00453B46">
              <w:rPr>
                <w:rFonts w:ascii="Sylfaen" w:hAnsi="Sylfaen"/>
                <w:lang w:val="ka-GE"/>
              </w:rPr>
              <w:t xml:space="preserve">                                         - ლიტერატურა.</w:t>
            </w:r>
          </w:p>
          <w:p w14:paraId="7792ABEF" w14:textId="77777777" w:rsidR="00BC4DF6" w:rsidRPr="00453B46" w:rsidRDefault="00BC4DF6" w:rsidP="00BC4DF6">
            <w:pPr>
              <w:jc w:val="both"/>
              <w:rPr>
                <w:rFonts w:ascii="Sylfaen" w:hAnsi="Sylfaen"/>
              </w:rPr>
            </w:pPr>
            <w:r w:rsidRPr="00453B46">
              <w:rPr>
                <w:rFonts w:ascii="Sylfaen" w:hAnsi="Sylfaen"/>
                <w:lang w:val="ka-GE"/>
              </w:rPr>
              <w:t>ფასდება 2 ქულით შემდეგი რანჟირებით:</w:t>
            </w:r>
          </w:p>
          <w:p w14:paraId="50DAF233" w14:textId="77777777" w:rsidR="00BC4DF6" w:rsidRPr="00453B46" w:rsidRDefault="00BC4DF6" w:rsidP="00BC4DF6">
            <w:pPr>
              <w:jc w:val="both"/>
              <w:rPr>
                <w:rFonts w:ascii="Sylfaen" w:hAnsi="Sylfaen"/>
                <w:b/>
              </w:rPr>
            </w:pPr>
          </w:p>
          <w:p w14:paraId="7A8A6A76" w14:textId="77777777" w:rsidR="00BC4DF6" w:rsidRPr="00453B46" w:rsidRDefault="00BC4DF6" w:rsidP="00BC4DF6">
            <w:pPr>
              <w:jc w:val="both"/>
              <w:rPr>
                <w:rFonts w:ascii="Sylfaen" w:hAnsi="Sylfaen"/>
                <w:lang w:val="ka-GE"/>
              </w:rPr>
            </w:pPr>
            <w:r w:rsidRPr="00453B46">
              <w:rPr>
                <w:rFonts w:ascii="Sylfaen" w:hAnsi="Sylfaen"/>
                <w:lang w:val="ka-GE"/>
              </w:rPr>
              <w:t xml:space="preserve">თემა სტრუქტურულად გამართულია - </w:t>
            </w:r>
            <w:r w:rsidRPr="00453B46">
              <w:rPr>
                <w:rFonts w:ascii="Sylfaen" w:hAnsi="Sylfaen"/>
              </w:rPr>
              <w:t>2</w:t>
            </w:r>
            <w:r w:rsidRPr="00453B46">
              <w:rPr>
                <w:rFonts w:ascii="Sylfaen" w:hAnsi="Sylfaen"/>
                <w:lang w:val="ka-GE"/>
              </w:rPr>
              <w:t xml:space="preserve"> ქულა;</w:t>
            </w:r>
          </w:p>
          <w:p w14:paraId="2B232C33" w14:textId="77777777" w:rsidR="00BC4DF6" w:rsidRPr="00453B46" w:rsidRDefault="00BC4DF6" w:rsidP="00BC4DF6">
            <w:pPr>
              <w:jc w:val="both"/>
              <w:rPr>
                <w:rFonts w:ascii="Sylfaen" w:hAnsi="Sylfaen"/>
                <w:lang w:val="ka-GE"/>
              </w:rPr>
            </w:pPr>
            <w:r w:rsidRPr="00453B46">
              <w:rPr>
                <w:rFonts w:ascii="Sylfaen" w:hAnsi="Sylfaen"/>
                <w:lang w:val="ka-GE"/>
              </w:rPr>
              <w:t xml:space="preserve">თემა სტრუქტურულად გამართულია, მაგრამ არა სრულად - </w:t>
            </w:r>
            <w:r w:rsidRPr="00453B46">
              <w:rPr>
                <w:rFonts w:ascii="Sylfaen" w:hAnsi="Sylfaen"/>
              </w:rPr>
              <w:t>1</w:t>
            </w:r>
            <w:r w:rsidRPr="00453B46">
              <w:rPr>
                <w:rFonts w:ascii="Sylfaen" w:hAnsi="Sylfaen"/>
                <w:lang w:val="ka-GE"/>
              </w:rPr>
              <w:t xml:space="preserve"> ქულა;</w:t>
            </w:r>
          </w:p>
          <w:p w14:paraId="7F6379C3" w14:textId="77777777" w:rsidR="00BC4DF6" w:rsidRPr="00453B46" w:rsidRDefault="00BC4DF6" w:rsidP="00BC4DF6">
            <w:pPr>
              <w:jc w:val="both"/>
              <w:rPr>
                <w:rFonts w:ascii="Sylfaen" w:hAnsi="Sylfaen"/>
                <w:b/>
                <w:lang w:val="ka-GE"/>
              </w:rPr>
            </w:pPr>
          </w:p>
          <w:p w14:paraId="26433ADB" w14:textId="77777777" w:rsidR="00BC4DF6" w:rsidRPr="00453B46" w:rsidRDefault="00BC4DF6" w:rsidP="00BC4DF6">
            <w:pPr>
              <w:jc w:val="both"/>
              <w:rPr>
                <w:rFonts w:ascii="Sylfaen" w:hAnsi="Sylfaen"/>
                <w:b/>
                <w:lang w:val="ka-GE"/>
              </w:rPr>
            </w:pPr>
            <w:r w:rsidRPr="00453B46">
              <w:rPr>
                <w:rFonts w:ascii="Sylfaen" w:hAnsi="Sylfaen"/>
                <w:b/>
                <w:lang w:val="ka-GE"/>
              </w:rPr>
              <w:t>გამოყენებული ლიტერატურის მიმოხილვა</w:t>
            </w:r>
            <w:r w:rsidRPr="00453B46">
              <w:rPr>
                <w:rFonts w:ascii="Sylfaen" w:hAnsi="Sylfaen"/>
                <w:lang w:val="ka-GE"/>
              </w:rPr>
              <w:t xml:space="preserve"> </w:t>
            </w:r>
            <w:r w:rsidRPr="00453B46">
              <w:rPr>
                <w:rFonts w:ascii="Sylfaen" w:hAnsi="Sylfaen"/>
                <w:b/>
                <w:lang w:val="ka-GE"/>
              </w:rPr>
              <w:t xml:space="preserve">- </w:t>
            </w:r>
            <w:r w:rsidRPr="00453B46">
              <w:rPr>
                <w:rFonts w:ascii="Sylfaen" w:hAnsi="Sylfaen"/>
                <w:lang w:val="ka-GE"/>
              </w:rPr>
              <w:t>ფასდება 4 ქულით შემდეგი რანჟირებით:</w:t>
            </w:r>
          </w:p>
          <w:p w14:paraId="7C35B7B3" w14:textId="77777777" w:rsidR="00BC4DF6" w:rsidRPr="00453B46" w:rsidRDefault="00BC4DF6" w:rsidP="00BC4DF6">
            <w:pPr>
              <w:jc w:val="both"/>
              <w:rPr>
                <w:rFonts w:ascii="Sylfaen" w:hAnsi="Sylfaen"/>
                <w:lang w:val="ka-GE"/>
              </w:rPr>
            </w:pPr>
            <w:r w:rsidRPr="00453B46">
              <w:rPr>
                <w:rFonts w:ascii="Sylfaen" w:hAnsi="Sylfaen"/>
                <w:lang w:val="ka-GE"/>
              </w:rPr>
              <w:t xml:space="preserve">კონკრეტულ საკითხთან დაკავშირებული ლიტერატურა განხილულია სრულყოფილად (როგორც სამამულო, ისე უცხოელ ავტორთა ) - </w:t>
            </w:r>
            <w:r w:rsidRPr="00453B46">
              <w:rPr>
                <w:rFonts w:ascii="Sylfaen" w:hAnsi="Sylfaen"/>
              </w:rPr>
              <w:t xml:space="preserve">4 </w:t>
            </w:r>
            <w:r w:rsidRPr="00453B46">
              <w:rPr>
                <w:rFonts w:ascii="Sylfaen" w:hAnsi="Sylfaen"/>
                <w:lang w:val="ka-GE"/>
              </w:rPr>
              <w:t>ქულა;</w:t>
            </w:r>
          </w:p>
          <w:p w14:paraId="33D54D8E" w14:textId="77777777" w:rsidR="00BC4DF6" w:rsidRPr="00453B46" w:rsidRDefault="00BC4DF6" w:rsidP="00BC4DF6">
            <w:pPr>
              <w:jc w:val="both"/>
              <w:rPr>
                <w:rFonts w:ascii="Sylfaen" w:hAnsi="Sylfaen"/>
                <w:lang w:val="ka-GE"/>
              </w:rPr>
            </w:pPr>
            <w:r w:rsidRPr="00453B46">
              <w:rPr>
                <w:rFonts w:ascii="Sylfaen" w:hAnsi="Sylfaen"/>
                <w:lang w:val="ka-GE"/>
              </w:rPr>
              <w:t xml:space="preserve">კონკრეტულ საკითხთან დაკავშირებით განხილულია მხოლოდ სამამულო ავტორთა  ლიტერატურა - </w:t>
            </w:r>
            <w:r w:rsidRPr="00453B46">
              <w:rPr>
                <w:rFonts w:ascii="Sylfaen" w:hAnsi="Sylfaen"/>
              </w:rPr>
              <w:t>3</w:t>
            </w:r>
            <w:r w:rsidRPr="00453B46">
              <w:rPr>
                <w:rFonts w:ascii="Sylfaen" w:hAnsi="Sylfaen"/>
                <w:lang w:val="ka-GE"/>
              </w:rPr>
              <w:t xml:space="preserve"> ქულა;</w:t>
            </w:r>
          </w:p>
          <w:p w14:paraId="190D206C" w14:textId="77777777" w:rsidR="00BC4DF6" w:rsidRPr="00453B46" w:rsidRDefault="00BC4DF6" w:rsidP="00BC4DF6">
            <w:pPr>
              <w:jc w:val="both"/>
              <w:rPr>
                <w:rFonts w:ascii="Sylfaen" w:hAnsi="Sylfaen"/>
                <w:lang w:val="ka-GE"/>
              </w:rPr>
            </w:pPr>
            <w:r w:rsidRPr="00453B46">
              <w:rPr>
                <w:rFonts w:ascii="Sylfaen" w:hAnsi="Sylfaen"/>
                <w:lang w:val="ka-GE"/>
              </w:rPr>
              <w:t xml:space="preserve">კონკრეტულ საკითხთან დაკავშირებული ლიტერატურა არასრულყოფილია - </w:t>
            </w:r>
            <w:r w:rsidRPr="00453B46">
              <w:rPr>
                <w:rFonts w:ascii="Sylfaen" w:hAnsi="Sylfaen"/>
              </w:rPr>
              <w:t xml:space="preserve">2 </w:t>
            </w:r>
            <w:r w:rsidRPr="00453B46">
              <w:rPr>
                <w:rFonts w:ascii="Sylfaen" w:hAnsi="Sylfaen"/>
                <w:lang w:val="ka-GE"/>
              </w:rPr>
              <w:t>ქულა;</w:t>
            </w:r>
          </w:p>
          <w:p w14:paraId="27A18EED" w14:textId="77777777" w:rsidR="00BC4DF6" w:rsidRPr="00453B46" w:rsidRDefault="00BC4DF6" w:rsidP="00BC4DF6">
            <w:pPr>
              <w:jc w:val="both"/>
              <w:rPr>
                <w:rFonts w:ascii="Sylfaen" w:hAnsi="Sylfaen"/>
                <w:lang w:val="ka-GE"/>
              </w:rPr>
            </w:pPr>
            <w:r w:rsidRPr="00453B46">
              <w:rPr>
                <w:rFonts w:ascii="Sylfaen" w:hAnsi="Sylfaen"/>
                <w:lang w:val="ka-GE"/>
              </w:rPr>
              <w:lastRenderedPageBreak/>
              <w:t>კონკრეტულ საკითხთან დაკავშირებული ლიტერატურა მწირია - 1</w:t>
            </w:r>
            <w:r w:rsidRPr="00453B46">
              <w:rPr>
                <w:rFonts w:ascii="Sylfaen" w:hAnsi="Sylfaen"/>
              </w:rPr>
              <w:t xml:space="preserve"> </w:t>
            </w:r>
            <w:r w:rsidRPr="00453B46">
              <w:rPr>
                <w:rFonts w:ascii="Sylfaen" w:hAnsi="Sylfaen"/>
                <w:lang w:val="ka-GE"/>
              </w:rPr>
              <w:t>ქულა;</w:t>
            </w:r>
          </w:p>
          <w:p w14:paraId="7BF4DCB5" w14:textId="77777777" w:rsidR="00BC4DF6" w:rsidRPr="00453B46" w:rsidRDefault="00BC4DF6" w:rsidP="00BC4DF6">
            <w:pPr>
              <w:jc w:val="both"/>
              <w:rPr>
                <w:rFonts w:ascii="Sylfaen" w:hAnsi="Sylfaen"/>
                <w:b/>
                <w:lang w:val="ka-GE"/>
              </w:rPr>
            </w:pPr>
            <w:r w:rsidRPr="00453B46">
              <w:rPr>
                <w:rFonts w:ascii="Sylfaen" w:hAnsi="Sylfaen"/>
                <w:b/>
                <w:lang w:val="ka-GE"/>
              </w:rPr>
              <w:t>კრიტიკული/ლოგიკური მსჯელობა -</w:t>
            </w:r>
            <w:r w:rsidRPr="00453B46">
              <w:rPr>
                <w:rFonts w:ascii="Sylfaen" w:hAnsi="Sylfaen"/>
                <w:lang w:val="ka-GE"/>
              </w:rPr>
              <w:t>ფასდება 4 ქულით შემდეგი რანჟირებით:</w:t>
            </w:r>
          </w:p>
          <w:p w14:paraId="7BC3F7F2" w14:textId="77777777" w:rsidR="00BC4DF6" w:rsidRPr="00453B46" w:rsidRDefault="00BC4DF6" w:rsidP="00BC4DF6">
            <w:pPr>
              <w:jc w:val="both"/>
              <w:rPr>
                <w:rFonts w:ascii="Sylfaen" w:hAnsi="Sylfaen"/>
                <w:lang w:val="ka-GE"/>
              </w:rPr>
            </w:pPr>
            <w:r w:rsidRPr="00453B46">
              <w:rPr>
                <w:rFonts w:ascii="Sylfaen" w:hAnsi="Sylfaen"/>
                <w:lang w:val="ka-GE"/>
              </w:rPr>
              <w:t>განხილული მასალა რელევანტურია და შეესაბამება კვლევის მიზანს - 1 ქულა;</w:t>
            </w:r>
          </w:p>
          <w:p w14:paraId="280C0A35" w14:textId="77777777" w:rsidR="00BC4DF6" w:rsidRPr="00453B46" w:rsidRDefault="00BC4DF6" w:rsidP="00BC4DF6">
            <w:pPr>
              <w:jc w:val="both"/>
              <w:rPr>
                <w:rFonts w:ascii="Sylfaen" w:hAnsi="Sylfaen"/>
                <w:lang w:val="ka-GE"/>
              </w:rPr>
            </w:pPr>
            <w:r w:rsidRPr="00453B46">
              <w:rPr>
                <w:rFonts w:ascii="Sylfaen" w:hAnsi="Sylfaen"/>
                <w:lang w:val="ka-GE"/>
              </w:rPr>
              <w:t xml:space="preserve"> თემის ირგვლივ მსჯელობა  ლოგიკურია - 1 ქულა;</w:t>
            </w:r>
          </w:p>
          <w:p w14:paraId="70F06081" w14:textId="77777777" w:rsidR="00BC4DF6" w:rsidRPr="00453B46" w:rsidRDefault="00BC4DF6" w:rsidP="00BC4DF6">
            <w:pPr>
              <w:jc w:val="both"/>
              <w:rPr>
                <w:rFonts w:ascii="Sylfaen" w:hAnsi="Sylfaen"/>
                <w:lang w:val="ka-GE"/>
              </w:rPr>
            </w:pPr>
            <w:r w:rsidRPr="00453B46">
              <w:rPr>
                <w:rFonts w:ascii="Sylfaen" w:hAnsi="Sylfaen"/>
                <w:lang w:val="ka-GE"/>
              </w:rPr>
              <w:t xml:space="preserve"> განხილული მასალა სწორად არის გაანალიზებული  - 1 ქულა;</w:t>
            </w:r>
          </w:p>
          <w:p w14:paraId="50B3191E" w14:textId="77777777" w:rsidR="00BC4DF6" w:rsidRPr="00453B46" w:rsidRDefault="00BC4DF6" w:rsidP="00BC4DF6">
            <w:pPr>
              <w:jc w:val="both"/>
              <w:rPr>
                <w:rFonts w:ascii="Sylfaen" w:hAnsi="Sylfaen"/>
                <w:lang w:val="ka-GE"/>
              </w:rPr>
            </w:pPr>
            <w:r w:rsidRPr="00453B46">
              <w:rPr>
                <w:rFonts w:ascii="Sylfaen" w:hAnsi="Sylfaen"/>
                <w:lang w:val="ka-GE"/>
              </w:rPr>
              <w:t xml:space="preserve"> დასკვნა მსჯელობის შესაბამისია - 1 ქულა.</w:t>
            </w:r>
          </w:p>
          <w:p w14:paraId="01D76F3D" w14:textId="77777777" w:rsidR="00BC4DF6" w:rsidRPr="00453B46" w:rsidRDefault="00BC4DF6" w:rsidP="00BC4DF6">
            <w:pPr>
              <w:numPr>
                <w:ilvl w:val="0"/>
                <w:numId w:val="5"/>
              </w:numPr>
              <w:ind w:left="138" w:firstLine="0"/>
              <w:jc w:val="both"/>
              <w:rPr>
                <w:rFonts w:ascii="Sylfaen" w:hAnsi="Sylfaen"/>
                <w:lang w:val="ka-GE"/>
              </w:rPr>
            </w:pPr>
            <w:r w:rsidRPr="00453B46">
              <w:rPr>
                <w:rFonts w:ascii="Sylfaen" w:hAnsi="Sylfaen"/>
                <w:b/>
                <w:lang w:val="ka-GE"/>
              </w:rPr>
              <w:t xml:space="preserve">ქვიზი - </w:t>
            </w:r>
            <w:r w:rsidRPr="00453B46">
              <w:rPr>
                <w:rFonts w:ascii="Sylfaen" w:hAnsi="Sylfaen"/>
                <w:lang w:val="ka-GE"/>
              </w:rPr>
              <w:t xml:space="preserve">ტარდება ერთხელ, შედგება </w:t>
            </w:r>
            <w:r w:rsidRPr="00453B46">
              <w:rPr>
                <w:rFonts w:ascii="Sylfaen" w:hAnsi="Sylfaen"/>
              </w:rPr>
              <w:t>5</w:t>
            </w:r>
            <w:r w:rsidRPr="00453B46">
              <w:rPr>
                <w:rFonts w:ascii="Sylfaen" w:hAnsi="Sylfaen"/>
                <w:lang w:val="ka-GE"/>
              </w:rPr>
              <w:t xml:space="preserve"> საკითხისაგან,</w:t>
            </w:r>
            <w:r w:rsidRPr="00453B46">
              <w:rPr>
                <w:rFonts w:ascii="Sylfaen" w:hAnsi="Sylfaen"/>
              </w:rPr>
              <w:t xml:space="preserve"> </w:t>
            </w:r>
            <w:r w:rsidRPr="00453B46">
              <w:rPr>
                <w:rFonts w:ascii="Sylfaen" w:hAnsi="Sylfaen"/>
                <w:lang w:val="ka-GE"/>
              </w:rPr>
              <w:t xml:space="preserve">თითოეული საკითხი ფასდება თითო ქულით, სულ </w:t>
            </w:r>
            <w:r w:rsidRPr="00453B46">
              <w:rPr>
                <w:rFonts w:ascii="Sylfaen" w:hAnsi="Sylfaen"/>
              </w:rPr>
              <w:t>5</w:t>
            </w:r>
            <w:r w:rsidRPr="00453B46">
              <w:rPr>
                <w:rFonts w:ascii="Sylfaen" w:hAnsi="Sylfaen"/>
                <w:lang w:val="ka-GE"/>
              </w:rPr>
              <w:t xml:space="preserve"> ქულა.</w:t>
            </w:r>
          </w:p>
          <w:p w14:paraId="40D33ABF" w14:textId="77777777" w:rsidR="00BC4DF6" w:rsidRPr="00453B46" w:rsidRDefault="00BC4DF6" w:rsidP="00BC4DF6">
            <w:pPr>
              <w:numPr>
                <w:ilvl w:val="0"/>
                <w:numId w:val="5"/>
              </w:numPr>
              <w:ind w:left="138" w:firstLine="0"/>
              <w:jc w:val="both"/>
              <w:rPr>
                <w:rFonts w:ascii="Sylfaen" w:hAnsi="Sylfaen"/>
                <w:lang w:val="ka-GE"/>
              </w:rPr>
            </w:pPr>
            <w:r w:rsidRPr="00453B46">
              <w:rPr>
                <w:rFonts w:ascii="Sylfaen" w:hAnsi="Sylfaen"/>
                <w:b/>
                <w:lang w:val="ka-GE"/>
              </w:rPr>
              <w:t>შუალედური გამოცდა</w:t>
            </w:r>
            <w:r w:rsidRPr="00453B46">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14:paraId="02818517" w14:textId="77777777" w:rsidR="00BC4DF6" w:rsidRPr="00453B46" w:rsidRDefault="00BC4DF6" w:rsidP="00BC4DF6">
            <w:pPr>
              <w:numPr>
                <w:ilvl w:val="0"/>
                <w:numId w:val="3"/>
              </w:numPr>
              <w:rPr>
                <w:rFonts w:ascii="Sylfaen" w:hAnsi="Sylfaen" w:cs="AcadNusx"/>
                <w:b/>
                <w:lang w:val="ka-GE"/>
              </w:rPr>
            </w:pPr>
            <w:r w:rsidRPr="00453B46">
              <w:rPr>
                <w:rFonts w:ascii="Sylfaen" w:hAnsi="Sylfaen" w:cs="AcadNusx"/>
                <w:b/>
                <w:lang w:val="ka-GE"/>
              </w:rPr>
              <w:t>დასკვნითი   გამოცდა - 40 ქულა</w:t>
            </w:r>
            <w:r w:rsidRPr="00453B46">
              <w:rPr>
                <w:rFonts w:ascii="Sylfaen" w:hAnsi="Sylfaen" w:cs="AcadNusx"/>
                <w:b/>
              </w:rPr>
              <w:t>.</w:t>
            </w:r>
          </w:p>
          <w:p w14:paraId="3DDB635A" w14:textId="77777777" w:rsidR="00BC4DF6" w:rsidRPr="00453B46" w:rsidRDefault="00BC4DF6" w:rsidP="00BC4DF6">
            <w:pPr>
              <w:jc w:val="both"/>
              <w:rPr>
                <w:rFonts w:ascii="Sylfaen" w:hAnsi="Sylfaen"/>
                <w:lang w:val="ka-GE"/>
              </w:rPr>
            </w:pPr>
            <w:r w:rsidRPr="00453B46">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14:paraId="247F3CAE" w14:textId="77777777" w:rsidR="00BC4DF6" w:rsidRPr="00453B46" w:rsidRDefault="00BC4DF6" w:rsidP="00BC4DF6">
            <w:pPr>
              <w:jc w:val="both"/>
              <w:rPr>
                <w:rFonts w:ascii="Sylfaen" w:hAnsi="Sylfaen"/>
                <w:lang w:val="ka-GE"/>
              </w:rPr>
            </w:pPr>
          </w:p>
          <w:p w14:paraId="4047A68B" w14:textId="77777777" w:rsidR="00BC4DF6" w:rsidRPr="00453B46" w:rsidRDefault="00954C56" w:rsidP="009F43AC">
            <w:pPr>
              <w:jc w:val="both"/>
              <w:rPr>
                <w:rFonts w:ascii="Sylfaen" w:hAnsi="Sylfaen"/>
                <w:b/>
                <w:lang w:val="ka-GE"/>
              </w:rPr>
            </w:pPr>
            <w:r w:rsidRPr="00453B46">
              <w:rPr>
                <w:rFonts w:ascii="Sylfaen" w:hAnsi="Sylfaen"/>
                <w:b/>
                <w:lang w:val="ka-GE"/>
              </w:rPr>
              <w:t>შუალედური შეფასებების მინიმალური კომპეტენციის ზღვარი განისაღვრება 30 ქულით</w:t>
            </w:r>
          </w:p>
          <w:p w14:paraId="17CCF957" w14:textId="77777777" w:rsidR="00812E33" w:rsidRPr="00453B46" w:rsidRDefault="00812E33" w:rsidP="00812E33">
            <w:pPr>
              <w:jc w:val="both"/>
              <w:rPr>
                <w:rFonts w:ascii="Sylfaen" w:hAnsi="Sylfaen"/>
                <w:b/>
                <w:lang w:val="ka-GE"/>
              </w:rPr>
            </w:pPr>
            <w:r w:rsidRPr="00453B46">
              <w:rPr>
                <w:rFonts w:ascii="Sylfaen" w:hAnsi="Sylfaen"/>
                <w:b/>
                <w:lang w:val="ka-GE"/>
              </w:rPr>
              <w:t>დასკვნითი გამოცდის მინიმალური კომპეტენციის ზღვარი განისაღვრება 21 ქულით</w:t>
            </w:r>
          </w:p>
          <w:p w14:paraId="2D864617" w14:textId="77777777" w:rsidR="00BC4DF6" w:rsidRPr="00453B46" w:rsidRDefault="00BC4DF6" w:rsidP="009F43AC">
            <w:pPr>
              <w:jc w:val="both"/>
              <w:rPr>
                <w:rFonts w:ascii="Sylfaen" w:hAnsi="Sylfaen"/>
                <w:lang w:val="ka-GE"/>
              </w:rPr>
            </w:pPr>
          </w:p>
        </w:tc>
      </w:tr>
      <w:tr w:rsidR="00A75FEE" w:rsidRPr="009205F9" w14:paraId="1D8BD112" w14:textId="77777777" w:rsidTr="0034512D">
        <w:tc>
          <w:tcPr>
            <w:tcW w:w="2590" w:type="dxa"/>
          </w:tcPr>
          <w:p w14:paraId="7146D12B" w14:textId="77777777" w:rsidR="00A75FEE" w:rsidRPr="00453B46" w:rsidRDefault="009F43AC" w:rsidP="00A75FEE">
            <w:pPr>
              <w:rPr>
                <w:rFonts w:ascii="Sylfaen" w:hAnsi="Sylfaen"/>
                <w:b/>
                <w:lang w:val="ka-GE"/>
              </w:rPr>
            </w:pPr>
            <w:r w:rsidRPr="00453B46">
              <w:rPr>
                <w:rFonts w:ascii="Sylfaen" w:hAnsi="Sylfaen"/>
                <w:b/>
                <w:lang w:val="ka-GE"/>
              </w:rPr>
              <w:lastRenderedPageBreak/>
              <w:t>ძირითადი ლიტერატურა</w:t>
            </w:r>
          </w:p>
        </w:tc>
        <w:tc>
          <w:tcPr>
            <w:tcW w:w="6980" w:type="dxa"/>
          </w:tcPr>
          <w:p w14:paraId="44D34426" w14:textId="77777777" w:rsidR="00A75FEE" w:rsidRPr="00453B46" w:rsidRDefault="00F81305" w:rsidP="00A75FEE">
            <w:pPr>
              <w:jc w:val="both"/>
              <w:rPr>
                <w:rFonts w:ascii="Sylfaen" w:hAnsi="Sylfaen"/>
                <w:lang w:val="ka-GE"/>
              </w:rPr>
            </w:pPr>
            <w:r>
              <w:rPr>
                <w:rFonts w:ascii="Sylfaen" w:hAnsi="Sylfaen"/>
                <w:lang w:val="en-US"/>
              </w:rPr>
              <w:t>1.</w:t>
            </w:r>
            <w:r w:rsidR="009F43AC" w:rsidRPr="00453B46">
              <w:rPr>
                <w:rFonts w:ascii="Sylfaen" w:hAnsi="Sylfaen"/>
                <w:lang w:val="ka-GE"/>
              </w:rPr>
              <w:t>ვეფხვაძე ნ., ჯორბ</w:t>
            </w:r>
            <w:r w:rsidR="009205F9">
              <w:rPr>
                <w:rFonts w:ascii="Sylfaen" w:hAnsi="Sylfaen"/>
                <w:lang w:val="ka-GE"/>
              </w:rPr>
              <w:t>ენაძე რ. - პრევენციული მედიცინა.</w:t>
            </w:r>
            <w:r w:rsidR="009F43AC" w:rsidRPr="00453B46">
              <w:rPr>
                <w:rFonts w:ascii="Sylfaen" w:hAnsi="Sylfaen"/>
                <w:lang w:val="ka-GE"/>
              </w:rPr>
              <w:t xml:space="preserve"> 2014.</w:t>
            </w:r>
          </w:p>
          <w:p w14:paraId="77EA4470" w14:textId="77777777" w:rsidR="009F43AC" w:rsidRDefault="00F81305" w:rsidP="00A75FEE">
            <w:pPr>
              <w:jc w:val="both"/>
              <w:rPr>
                <w:rFonts w:ascii="Sylfaen" w:hAnsi="Sylfaen"/>
                <w:lang w:val="ka-GE"/>
              </w:rPr>
            </w:pPr>
            <w:r>
              <w:rPr>
                <w:rFonts w:ascii="Sylfaen" w:hAnsi="Sylfaen"/>
                <w:lang w:val="en-US"/>
              </w:rPr>
              <w:t>2.</w:t>
            </w:r>
            <w:r w:rsidR="009F43AC" w:rsidRPr="00453B46">
              <w:rPr>
                <w:rFonts w:ascii="Sylfaen" w:hAnsi="Sylfaen"/>
                <w:lang w:val="ka-GE"/>
              </w:rPr>
              <w:t>ვეფხვაძე ნ. -</w:t>
            </w:r>
            <w:r w:rsidR="009205F9">
              <w:rPr>
                <w:rFonts w:ascii="Sylfaen" w:hAnsi="Sylfaen"/>
                <w:lang w:val="ka-GE"/>
              </w:rPr>
              <w:t xml:space="preserve"> ჰიგიენა და სამედიცინო ეკოლოგია.</w:t>
            </w:r>
            <w:r w:rsidR="009F43AC" w:rsidRPr="00453B46">
              <w:rPr>
                <w:rFonts w:ascii="Sylfaen" w:hAnsi="Sylfaen"/>
                <w:lang w:val="ka-GE"/>
              </w:rPr>
              <w:t xml:space="preserve"> 2013.</w:t>
            </w:r>
          </w:p>
          <w:p w14:paraId="71506655" w14:textId="77777777" w:rsidR="00F81305" w:rsidRDefault="00F81305" w:rsidP="00A75FEE">
            <w:pPr>
              <w:jc w:val="both"/>
              <w:rPr>
                <w:rFonts w:ascii="Sylfaen" w:hAnsi="Sylfaen"/>
                <w:lang w:val="ka-GE"/>
              </w:rPr>
            </w:pPr>
          </w:p>
          <w:p w14:paraId="3472CF94" w14:textId="77777777" w:rsidR="00F81305" w:rsidRDefault="009205F9" w:rsidP="00F81305">
            <w:pPr>
              <w:jc w:val="both"/>
              <w:rPr>
                <w:rFonts w:ascii="Sylfaen" w:hAnsi="Sylfaen"/>
                <w:b/>
                <w:lang w:val="ka-GE"/>
              </w:rPr>
            </w:pPr>
            <w:r>
              <w:rPr>
                <w:rFonts w:ascii="Sylfaen" w:hAnsi="Sylfaen"/>
                <w:b/>
                <w:lang w:val="ka-GE"/>
              </w:rPr>
              <w:t xml:space="preserve">                </w:t>
            </w:r>
            <w:r w:rsidR="00F81305" w:rsidRPr="00FB014B">
              <w:rPr>
                <w:rFonts w:ascii="Sylfaen" w:hAnsi="Sylfaen"/>
                <w:b/>
                <w:lang w:val="ka-GE"/>
              </w:rPr>
              <w:t>ელწიგნები:</w:t>
            </w:r>
          </w:p>
          <w:p w14:paraId="33922E9E" w14:textId="77777777" w:rsidR="00F81305" w:rsidRPr="009205F9" w:rsidRDefault="009205F9" w:rsidP="009205F9">
            <w:pPr>
              <w:jc w:val="both"/>
              <w:rPr>
                <w:rFonts w:ascii="Sylfaen" w:hAnsi="Sylfaen"/>
                <w:lang w:val="ka-GE"/>
              </w:rPr>
            </w:pPr>
            <w:r>
              <w:rPr>
                <w:rFonts w:ascii="Sylfaen" w:hAnsi="Sylfaen" w:cs="Sylfaen"/>
                <w:lang w:val="ka-GE"/>
              </w:rPr>
              <w:t xml:space="preserve">1. </w:t>
            </w:r>
            <w:r w:rsidR="00F81305" w:rsidRPr="009205F9">
              <w:rPr>
                <w:rFonts w:ascii="Sylfaen" w:hAnsi="Sylfaen" w:cs="Sylfaen"/>
                <w:lang w:val="ka-GE"/>
              </w:rPr>
              <w:t>ვეფხვაძე</w:t>
            </w:r>
            <w:r w:rsidR="00F81305" w:rsidRPr="009205F9">
              <w:rPr>
                <w:rFonts w:ascii="Sylfaen" w:hAnsi="Sylfaen"/>
                <w:lang w:val="ka-GE"/>
              </w:rPr>
              <w:t xml:space="preserve"> </w:t>
            </w:r>
            <w:r w:rsidR="00F81305" w:rsidRPr="009205F9">
              <w:rPr>
                <w:rFonts w:ascii="Sylfaen" w:hAnsi="Sylfaen" w:cs="Sylfaen"/>
                <w:lang w:val="ka-GE"/>
              </w:rPr>
              <w:t>ნ</w:t>
            </w:r>
            <w:r w:rsidR="00F81305" w:rsidRPr="009205F9">
              <w:rPr>
                <w:rFonts w:ascii="Sylfaen" w:hAnsi="Sylfaen"/>
                <w:lang w:val="ka-GE"/>
              </w:rPr>
              <w:t xml:space="preserve">., </w:t>
            </w:r>
            <w:r w:rsidR="00F81305" w:rsidRPr="009205F9">
              <w:rPr>
                <w:rFonts w:ascii="Sylfaen" w:hAnsi="Sylfaen" w:cs="Sylfaen"/>
                <w:lang w:val="ka-GE"/>
              </w:rPr>
              <w:t>ჯორბენაძე</w:t>
            </w:r>
            <w:r w:rsidR="00F81305" w:rsidRPr="009205F9">
              <w:rPr>
                <w:rFonts w:ascii="Sylfaen" w:hAnsi="Sylfaen"/>
                <w:lang w:val="ka-GE"/>
              </w:rPr>
              <w:t xml:space="preserve"> </w:t>
            </w:r>
            <w:r w:rsidR="00F81305" w:rsidRPr="009205F9">
              <w:rPr>
                <w:rFonts w:ascii="Sylfaen" w:hAnsi="Sylfaen" w:cs="Sylfaen"/>
                <w:lang w:val="ka-GE"/>
              </w:rPr>
              <w:t>რ</w:t>
            </w:r>
            <w:r w:rsidR="00F81305" w:rsidRPr="009205F9">
              <w:rPr>
                <w:rFonts w:ascii="Sylfaen" w:hAnsi="Sylfaen"/>
                <w:lang w:val="ka-GE"/>
              </w:rPr>
              <w:t xml:space="preserve">. - </w:t>
            </w:r>
            <w:r w:rsidR="00F81305" w:rsidRPr="009205F9">
              <w:rPr>
                <w:rFonts w:ascii="Sylfaen" w:hAnsi="Sylfaen" w:cs="Sylfaen"/>
                <w:lang w:val="ka-GE"/>
              </w:rPr>
              <w:t>პრევენციული</w:t>
            </w:r>
            <w:r w:rsidR="00F81305" w:rsidRPr="009205F9">
              <w:rPr>
                <w:rFonts w:ascii="Sylfaen" w:hAnsi="Sylfaen"/>
                <w:lang w:val="ka-GE"/>
              </w:rPr>
              <w:t xml:space="preserve"> </w:t>
            </w:r>
            <w:r w:rsidR="00F81305" w:rsidRPr="009205F9">
              <w:rPr>
                <w:rFonts w:ascii="Sylfaen" w:hAnsi="Sylfaen" w:cs="Sylfaen"/>
                <w:lang w:val="ka-GE"/>
              </w:rPr>
              <w:t>მედიცინა</w:t>
            </w:r>
            <w:r>
              <w:rPr>
                <w:rFonts w:ascii="Sylfaen" w:hAnsi="Sylfaen"/>
                <w:lang w:val="ka-GE"/>
              </w:rPr>
              <w:t>.</w:t>
            </w:r>
            <w:r w:rsidR="00F81305" w:rsidRPr="009205F9">
              <w:rPr>
                <w:rFonts w:ascii="Sylfaen" w:hAnsi="Sylfaen"/>
                <w:lang w:val="ka-GE"/>
              </w:rPr>
              <w:t xml:space="preserve"> 2014.</w:t>
            </w:r>
          </w:p>
          <w:p w14:paraId="0A1332AD" w14:textId="77777777" w:rsidR="00F81305" w:rsidRPr="00453B46" w:rsidRDefault="009205F9" w:rsidP="00F81305">
            <w:pPr>
              <w:jc w:val="both"/>
              <w:rPr>
                <w:rFonts w:ascii="Sylfaen" w:hAnsi="Sylfaen"/>
                <w:lang w:val="ka-GE"/>
              </w:rPr>
            </w:pPr>
            <w:r>
              <w:rPr>
                <w:rFonts w:ascii="Sylfaen" w:hAnsi="Sylfaen" w:cs="Sylfaen"/>
                <w:lang w:val="ka-GE"/>
              </w:rPr>
              <w:t xml:space="preserve">2. </w:t>
            </w:r>
            <w:r w:rsidR="00F81305" w:rsidRPr="00FB014B">
              <w:rPr>
                <w:rFonts w:ascii="Sylfaen" w:hAnsi="Sylfaen" w:cs="Sylfaen"/>
                <w:lang w:val="ka-GE"/>
              </w:rPr>
              <w:t>ვეფხვაძე</w:t>
            </w:r>
            <w:r w:rsidR="00F81305" w:rsidRPr="00FB014B">
              <w:rPr>
                <w:rFonts w:ascii="Sylfaen" w:hAnsi="Sylfaen"/>
                <w:lang w:val="ka-GE"/>
              </w:rPr>
              <w:t xml:space="preserve"> </w:t>
            </w:r>
            <w:r w:rsidR="00F81305" w:rsidRPr="00FB014B">
              <w:rPr>
                <w:rFonts w:ascii="Sylfaen" w:hAnsi="Sylfaen" w:cs="Sylfaen"/>
                <w:lang w:val="ka-GE"/>
              </w:rPr>
              <w:t>ნ</w:t>
            </w:r>
            <w:r w:rsidR="00F81305" w:rsidRPr="00FB014B">
              <w:rPr>
                <w:rFonts w:ascii="Sylfaen" w:hAnsi="Sylfaen"/>
                <w:lang w:val="ka-GE"/>
              </w:rPr>
              <w:t xml:space="preserve">. - </w:t>
            </w:r>
            <w:r w:rsidR="00F81305" w:rsidRPr="00FB014B">
              <w:rPr>
                <w:rFonts w:ascii="Sylfaen" w:hAnsi="Sylfaen" w:cs="Sylfaen"/>
                <w:lang w:val="ka-GE"/>
              </w:rPr>
              <w:t>ჰიგიენა</w:t>
            </w:r>
            <w:r w:rsidR="00F81305" w:rsidRPr="00FB014B">
              <w:rPr>
                <w:rFonts w:ascii="Sylfaen" w:hAnsi="Sylfaen"/>
                <w:lang w:val="ka-GE"/>
              </w:rPr>
              <w:t xml:space="preserve"> </w:t>
            </w:r>
            <w:r w:rsidR="00F81305" w:rsidRPr="00FB014B">
              <w:rPr>
                <w:rFonts w:ascii="Sylfaen" w:hAnsi="Sylfaen" w:cs="Sylfaen"/>
                <w:lang w:val="ka-GE"/>
              </w:rPr>
              <w:t>და</w:t>
            </w:r>
            <w:r w:rsidR="00F81305" w:rsidRPr="00FB014B">
              <w:rPr>
                <w:rFonts w:ascii="Sylfaen" w:hAnsi="Sylfaen"/>
                <w:lang w:val="ka-GE"/>
              </w:rPr>
              <w:t xml:space="preserve"> </w:t>
            </w:r>
            <w:r w:rsidR="00F81305" w:rsidRPr="00FB014B">
              <w:rPr>
                <w:rFonts w:ascii="Sylfaen" w:hAnsi="Sylfaen" w:cs="Sylfaen"/>
                <w:lang w:val="ka-GE"/>
              </w:rPr>
              <w:t>სამედიცინო</w:t>
            </w:r>
            <w:r w:rsidR="00F81305" w:rsidRPr="00FB014B">
              <w:rPr>
                <w:rFonts w:ascii="Sylfaen" w:hAnsi="Sylfaen"/>
                <w:lang w:val="ka-GE"/>
              </w:rPr>
              <w:t xml:space="preserve"> </w:t>
            </w:r>
            <w:r w:rsidR="00F81305" w:rsidRPr="00FB014B">
              <w:rPr>
                <w:rFonts w:ascii="Sylfaen" w:hAnsi="Sylfaen" w:cs="Sylfaen"/>
                <w:lang w:val="ka-GE"/>
              </w:rPr>
              <w:t>ეკოლოგია</w:t>
            </w:r>
            <w:r>
              <w:rPr>
                <w:rFonts w:ascii="Sylfaen" w:hAnsi="Sylfaen"/>
                <w:lang w:val="ka-GE"/>
              </w:rPr>
              <w:t>.</w:t>
            </w:r>
            <w:r w:rsidR="00F81305" w:rsidRPr="00FB014B">
              <w:rPr>
                <w:rFonts w:ascii="Sylfaen" w:hAnsi="Sylfaen"/>
                <w:lang w:val="ka-GE"/>
              </w:rPr>
              <w:t xml:space="preserve"> 2013.</w:t>
            </w:r>
          </w:p>
        </w:tc>
      </w:tr>
      <w:tr w:rsidR="00A75FEE" w:rsidRPr="00453B46" w14:paraId="0E4798AC" w14:textId="77777777" w:rsidTr="0034512D">
        <w:tc>
          <w:tcPr>
            <w:tcW w:w="2590" w:type="dxa"/>
          </w:tcPr>
          <w:p w14:paraId="17E05830" w14:textId="77777777" w:rsidR="00A75FEE" w:rsidRPr="00453B46" w:rsidRDefault="009F43AC" w:rsidP="00A75FEE">
            <w:pPr>
              <w:rPr>
                <w:rFonts w:ascii="Sylfaen" w:hAnsi="Sylfaen"/>
                <w:b/>
                <w:lang w:val="ka-GE"/>
              </w:rPr>
            </w:pPr>
            <w:r w:rsidRPr="00453B46">
              <w:rPr>
                <w:rFonts w:ascii="Sylfaen" w:hAnsi="Sylfaen"/>
                <w:b/>
                <w:lang w:val="ka-GE"/>
              </w:rPr>
              <w:t>დამხმარე ლიტერატურა</w:t>
            </w:r>
          </w:p>
        </w:tc>
        <w:tc>
          <w:tcPr>
            <w:tcW w:w="6980" w:type="dxa"/>
          </w:tcPr>
          <w:p w14:paraId="14A3E934" w14:textId="77777777" w:rsidR="00D74B05" w:rsidRPr="00EB5541" w:rsidRDefault="00D74B05" w:rsidP="00D74B05">
            <w:pPr>
              <w:rPr>
                <w:rFonts w:ascii="Sylfaen" w:hAnsi="Sylfaen"/>
                <w:lang w:val="en-US"/>
              </w:rPr>
            </w:pPr>
            <w:r w:rsidRPr="009205F9">
              <w:rPr>
                <w:rFonts w:ascii="Sylfaen" w:hAnsi="Sylfaen"/>
                <w:lang w:val="ka-GE"/>
              </w:rPr>
              <w:t>1Weaver Ann, Goldberg Stephen - Clinical Biostatistics and Epidemiology. Made Ridiculously Simple.</w:t>
            </w:r>
            <w:r w:rsidRPr="009205F9">
              <w:rPr>
                <w:rFonts w:ascii="Verdana" w:hAnsi="Verdana"/>
                <w:color w:val="000000"/>
                <w:sz w:val="20"/>
                <w:szCs w:val="20"/>
                <w:shd w:val="clear" w:color="auto" w:fill="FFFFFF"/>
                <w:lang w:val="ka-GE"/>
              </w:rPr>
              <w:t xml:space="preserve"> MedMas</w:t>
            </w:r>
            <w:r>
              <w:rPr>
                <w:rFonts w:ascii="Verdana" w:hAnsi="Verdana"/>
                <w:color w:val="000000"/>
                <w:sz w:val="20"/>
                <w:szCs w:val="20"/>
                <w:shd w:val="clear" w:color="auto" w:fill="FFFFFF"/>
              </w:rPr>
              <w:t>ter, Inc.</w:t>
            </w:r>
            <w:r>
              <w:rPr>
                <w:rFonts w:ascii="Verdana" w:hAnsi="Verdana"/>
                <w:color w:val="000000"/>
                <w:sz w:val="20"/>
                <w:szCs w:val="20"/>
                <w:shd w:val="clear" w:color="auto" w:fill="FFFFFF"/>
                <w:lang w:val="en-US"/>
              </w:rPr>
              <w:t>,</w:t>
            </w:r>
            <w:r>
              <w:rPr>
                <w:rFonts w:ascii="Verdana" w:hAnsi="Verdana"/>
                <w:color w:val="000000"/>
                <w:sz w:val="20"/>
                <w:szCs w:val="20"/>
                <w:shd w:val="clear" w:color="auto" w:fill="FFFFFF"/>
              </w:rPr>
              <w:t xml:space="preserve"> Miami</w:t>
            </w:r>
            <w:r>
              <w:rPr>
                <w:rFonts w:ascii="Verdana" w:hAnsi="Verdana"/>
                <w:color w:val="000000"/>
                <w:sz w:val="20"/>
                <w:szCs w:val="20"/>
                <w:shd w:val="clear" w:color="auto" w:fill="FFFFFF"/>
                <w:lang w:val="en-US"/>
              </w:rPr>
              <w:t>,</w:t>
            </w:r>
            <w:r w:rsidRPr="00EB5541">
              <w:rPr>
                <w:rFonts w:ascii="Sylfaen" w:hAnsi="Sylfaen"/>
                <w:lang w:val="en-US"/>
              </w:rPr>
              <w:t xml:space="preserve"> 2012</w:t>
            </w:r>
            <w:r>
              <w:rPr>
                <w:rFonts w:ascii="Sylfaen" w:hAnsi="Sylfaen"/>
                <w:lang w:val="en-US"/>
              </w:rPr>
              <w:t>.</w:t>
            </w:r>
          </w:p>
          <w:p w14:paraId="6F363978" w14:textId="77777777" w:rsidR="00920DA9" w:rsidRPr="00453B46" w:rsidRDefault="00920DA9" w:rsidP="00920DA9">
            <w:pPr>
              <w:jc w:val="both"/>
              <w:rPr>
                <w:rFonts w:ascii="Sylfaen" w:hAnsi="Sylfaen"/>
                <w:lang w:val="en-US"/>
              </w:rPr>
            </w:pPr>
          </w:p>
        </w:tc>
      </w:tr>
    </w:tbl>
    <w:p w14:paraId="6BB8BD7F" w14:textId="77777777" w:rsidR="0034512D" w:rsidRPr="00453B46" w:rsidRDefault="0034512D" w:rsidP="0034512D">
      <w:pPr>
        <w:pStyle w:val="ListParagraph"/>
        <w:spacing w:line="360" w:lineRule="auto"/>
        <w:ind w:left="0"/>
        <w:rPr>
          <w:rFonts w:ascii="Sylfaen" w:hAnsi="Sylfaen"/>
          <w:lang w:val="ka-GE"/>
        </w:rPr>
      </w:pPr>
    </w:p>
    <w:p w14:paraId="294AA820" w14:textId="77777777" w:rsidR="0034512D" w:rsidRPr="00453B46" w:rsidRDefault="0034512D" w:rsidP="0034512D">
      <w:pPr>
        <w:pStyle w:val="ListParagraph"/>
        <w:spacing w:line="360" w:lineRule="auto"/>
        <w:ind w:left="0"/>
        <w:rPr>
          <w:rFonts w:ascii="Sylfaen" w:hAnsi="Sylfaen"/>
          <w:lang w:val="ka-GE"/>
        </w:rPr>
      </w:pPr>
    </w:p>
    <w:p w14:paraId="6D7B24A1" w14:textId="77777777" w:rsidR="00B95CBA" w:rsidRPr="00453B46" w:rsidRDefault="00B95CBA" w:rsidP="00467479">
      <w:pPr>
        <w:spacing w:line="360" w:lineRule="auto"/>
        <w:ind w:firstLine="480"/>
        <w:jc w:val="both"/>
        <w:rPr>
          <w:rFonts w:ascii="Sylfaen" w:hAnsi="Sylfaen"/>
          <w:lang w:val="ka-GE"/>
        </w:rPr>
      </w:pPr>
    </w:p>
    <w:sectPr w:rsidR="00B95CBA" w:rsidRPr="00453B46" w:rsidSect="00BD5284">
      <w:pgSz w:w="11906" w:h="16838"/>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820F8A"/>
    <w:multiLevelType w:val="hybridMultilevel"/>
    <w:tmpl w:val="A0B4C0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33F91989"/>
    <w:multiLevelType w:val="hybridMultilevel"/>
    <w:tmpl w:val="B3488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FE45255"/>
    <w:multiLevelType w:val="hybridMultilevel"/>
    <w:tmpl w:val="4244AD5C"/>
    <w:lvl w:ilvl="0" w:tplc="12AA6D7A">
      <w:start w:val="1"/>
      <w:numFmt w:val="decimal"/>
      <w:lvlText w:val="%1."/>
      <w:lvlJc w:val="left"/>
      <w:pPr>
        <w:ind w:left="1080" w:hanging="360"/>
      </w:pPr>
      <w:rPr>
        <w:rFonts w:cs="Sylfae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C1743F4"/>
    <w:multiLevelType w:val="hybridMultilevel"/>
    <w:tmpl w:val="6E16BC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0B16E54"/>
    <w:multiLevelType w:val="hybridMultilevel"/>
    <w:tmpl w:val="AFF03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
  </w:num>
  <w:num w:numId="2">
    <w:abstractNumId w:val="0"/>
  </w:num>
  <w:num w:numId="3">
    <w:abstractNumId w:val="5"/>
  </w:num>
  <w:num w:numId="4">
    <w:abstractNumId w:val="1"/>
  </w:num>
  <w:num w:numId="5">
    <w:abstractNumId w:val="4"/>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B95CBA"/>
    <w:rsid w:val="000054A4"/>
    <w:rsid w:val="00032DF5"/>
    <w:rsid w:val="000548BD"/>
    <w:rsid w:val="00054F7A"/>
    <w:rsid w:val="00055D99"/>
    <w:rsid w:val="00066CC7"/>
    <w:rsid w:val="000814A8"/>
    <w:rsid w:val="00093CA5"/>
    <w:rsid w:val="0009545D"/>
    <w:rsid w:val="000B4A5E"/>
    <w:rsid w:val="000D5A9D"/>
    <w:rsid w:val="000D669A"/>
    <w:rsid w:val="001061A5"/>
    <w:rsid w:val="00107927"/>
    <w:rsid w:val="00110C5D"/>
    <w:rsid w:val="00120DC9"/>
    <w:rsid w:val="0013027B"/>
    <w:rsid w:val="00151B8B"/>
    <w:rsid w:val="001548F6"/>
    <w:rsid w:val="00163537"/>
    <w:rsid w:val="00176482"/>
    <w:rsid w:val="00191830"/>
    <w:rsid w:val="00191BFC"/>
    <w:rsid w:val="00192A83"/>
    <w:rsid w:val="001A6A29"/>
    <w:rsid w:val="001A7ABC"/>
    <w:rsid w:val="001B72D9"/>
    <w:rsid w:val="001F229C"/>
    <w:rsid w:val="001F306E"/>
    <w:rsid w:val="00203AA6"/>
    <w:rsid w:val="00214409"/>
    <w:rsid w:val="00217C60"/>
    <w:rsid w:val="00243EF9"/>
    <w:rsid w:val="0029620E"/>
    <w:rsid w:val="002A61A2"/>
    <w:rsid w:val="002B52E5"/>
    <w:rsid w:val="002B5339"/>
    <w:rsid w:val="002C61E4"/>
    <w:rsid w:val="002D36C8"/>
    <w:rsid w:val="002E1046"/>
    <w:rsid w:val="002F7C67"/>
    <w:rsid w:val="00300E68"/>
    <w:rsid w:val="0031082A"/>
    <w:rsid w:val="00321A2E"/>
    <w:rsid w:val="00337E97"/>
    <w:rsid w:val="00340C9C"/>
    <w:rsid w:val="0034512D"/>
    <w:rsid w:val="00365103"/>
    <w:rsid w:val="003A5748"/>
    <w:rsid w:val="003C6E8F"/>
    <w:rsid w:val="003D12F0"/>
    <w:rsid w:val="003D562D"/>
    <w:rsid w:val="003F195E"/>
    <w:rsid w:val="003F4DBF"/>
    <w:rsid w:val="003F5164"/>
    <w:rsid w:val="003F6866"/>
    <w:rsid w:val="00433522"/>
    <w:rsid w:val="00443962"/>
    <w:rsid w:val="00445583"/>
    <w:rsid w:val="0044577D"/>
    <w:rsid w:val="00453B46"/>
    <w:rsid w:val="004629C6"/>
    <w:rsid w:val="004666F9"/>
    <w:rsid w:val="00467479"/>
    <w:rsid w:val="00481B86"/>
    <w:rsid w:val="00484C2D"/>
    <w:rsid w:val="00487901"/>
    <w:rsid w:val="004C2C8F"/>
    <w:rsid w:val="004D08B9"/>
    <w:rsid w:val="004F5290"/>
    <w:rsid w:val="0052662C"/>
    <w:rsid w:val="00565636"/>
    <w:rsid w:val="00585676"/>
    <w:rsid w:val="00590269"/>
    <w:rsid w:val="005B3D88"/>
    <w:rsid w:val="005C0E00"/>
    <w:rsid w:val="005D632E"/>
    <w:rsid w:val="005E1E9B"/>
    <w:rsid w:val="0061246A"/>
    <w:rsid w:val="006239A8"/>
    <w:rsid w:val="00655EA5"/>
    <w:rsid w:val="006618E7"/>
    <w:rsid w:val="00677C7D"/>
    <w:rsid w:val="006C7EF6"/>
    <w:rsid w:val="006D5674"/>
    <w:rsid w:val="007022AF"/>
    <w:rsid w:val="00731C23"/>
    <w:rsid w:val="007546FB"/>
    <w:rsid w:val="007559A2"/>
    <w:rsid w:val="00756116"/>
    <w:rsid w:val="007570FC"/>
    <w:rsid w:val="00761A0E"/>
    <w:rsid w:val="00776B52"/>
    <w:rsid w:val="007A533B"/>
    <w:rsid w:val="007B3337"/>
    <w:rsid w:val="007C434E"/>
    <w:rsid w:val="007D11A7"/>
    <w:rsid w:val="007D61C3"/>
    <w:rsid w:val="007E0375"/>
    <w:rsid w:val="007E4142"/>
    <w:rsid w:val="007E4E91"/>
    <w:rsid w:val="007F745C"/>
    <w:rsid w:val="00812E33"/>
    <w:rsid w:val="00837B2D"/>
    <w:rsid w:val="00851F4C"/>
    <w:rsid w:val="00892D45"/>
    <w:rsid w:val="00897921"/>
    <w:rsid w:val="008A28EF"/>
    <w:rsid w:val="008D4C7A"/>
    <w:rsid w:val="00906573"/>
    <w:rsid w:val="00911F2C"/>
    <w:rsid w:val="009128BD"/>
    <w:rsid w:val="009205F9"/>
    <w:rsid w:val="00920DA9"/>
    <w:rsid w:val="009254CD"/>
    <w:rsid w:val="0093064A"/>
    <w:rsid w:val="00954C56"/>
    <w:rsid w:val="009C43E9"/>
    <w:rsid w:val="009C60A7"/>
    <w:rsid w:val="009E2D7C"/>
    <w:rsid w:val="009E7B36"/>
    <w:rsid w:val="009F397F"/>
    <w:rsid w:val="009F43AC"/>
    <w:rsid w:val="00A07105"/>
    <w:rsid w:val="00A12B14"/>
    <w:rsid w:val="00A13026"/>
    <w:rsid w:val="00A23652"/>
    <w:rsid w:val="00A409EC"/>
    <w:rsid w:val="00A60E83"/>
    <w:rsid w:val="00A75FEE"/>
    <w:rsid w:val="00A91EB5"/>
    <w:rsid w:val="00A92FAE"/>
    <w:rsid w:val="00A94333"/>
    <w:rsid w:val="00AB1DA1"/>
    <w:rsid w:val="00AB57A9"/>
    <w:rsid w:val="00AD0A03"/>
    <w:rsid w:val="00AE3FCF"/>
    <w:rsid w:val="00B15AE6"/>
    <w:rsid w:val="00B24565"/>
    <w:rsid w:val="00B31C5E"/>
    <w:rsid w:val="00B3254E"/>
    <w:rsid w:val="00B52D74"/>
    <w:rsid w:val="00B729A8"/>
    <w:rsid w:val="00B76BB9"/>
    <w:rsid w:val="00B7718F"/>
    <w:rsid w:val="00B827F1"/>
    <w:rsid w:val="00B83663"/>
    <w:rsid w:val="00B95CBA"/>
    <w:rsid w:val="00B9713D"/>
    <w:rsid w:val="00BA1704"/>
    <w:rsid w:val="00BA1B00"/>
    <w:rsid w:val="00BC230B"/>
    <w:rsid w:val="00BC4DF6"/>
    <w:rsid w:val="00BD5284"/>
    <w:rsid w:val="00C019A3"/>
    <w:rsid w:val="00C14396"/>
    <w:rsid w:val="00C25205"/>
    <w:rsid w:val="00C411D7"/>
    <w:rsid w:val="00C827E3"/>
    <w:rsid w:val="00C8728E"/>
    <w:rsid w:val="00C96D82"/>
    <w:rsid w:val="00CA2CB7"/>
    <w:rsid w:val="00CA5E0B"/>
    <w:rsid w:val="00CC15BE"/>
    <w:rsid w:val="00CC7C92"/>
    <w:rsid w:val="00CF0433"/>
    <w:rsid w:val="00CF5AE0"/>
    <w:rsid w:val="00D20F3D"/>
    <w:rsid w:val="00D227C1"/>
    <w:rsid w:val="00D64DDC"/>
    <w:rsid w:val="00D66217"/>
    <w:rsid w:val="00D74B05"/>
    <w:rsid w:val="00D83BB3"/>
    <w:rsid w:val="00D83DC7"/>
    <w:rsid w:val="00DB0D49"/>
    <w:rsid w:val="00DC3049"/>
    <w:rsid w:val="00DE0A74"/>
    <w:rsid w:val="00DE3FBB"/>
    <w:rsid w:val="00E11A3A"/>
    <w:rsid w:val="00E41946"/>
    <w:rsid w:val="00E4468C"/>
    <w:rsid w:val="00E615D2"/>
    <w:rsid w:val="00E8301E"/>
    <w:rsid w:val="00E941CF"/>
    <w:rsid w:val="00EA5E60"/>
    <w:rsid w:val="00EC1F0A"/>
    <w:rsid w:val="00EC50AB"/>
    <w:rsid w:val="00EC735B"/>
    <w:rsid w:val="00EE64F1"/>
    <w:rsid w:val="00EF2295"/>
    <w:rsid w:val="00EF7F12"/>
    <w:rsid w:val="00F15465"/>
    <w:rsid w:val="00F1588B"/>
    <w:rsid w:val="00F25888"/>
    <w:rsid w:val="00F5043C"/>
    <w:rsid w:val="00F50990"/>
    <w:rsid w:val="00F62F3B"/>
    <w:rsid w:val="00F6658D"/>
    <w:rsid w:val="00F81305"/>
    <w:rsid w:val="00F82037"/>
    <w:rsid w:val="00F8702E"/>
    <w:rsid w:val="00F87CCF"/>
    <w:rsid w:val="00FA0B4C"/>
    <w:rsid w:val="00FE13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B620A3"/>
  <w15:docId w15:val="{6F223346-C908-4FF7-B66A-105FDB0E9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3537"/>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75FE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DefaultParagraphFont"/>
    <w:rsid w:val="00A75FEE"/>
    <w:rPr>
      <w:color w:val="0000FF" w:themeColor="hyperlink"/>
      <w:u w:val="single"/>
    </w:rPr>
  </w:style>
  <w:style w:type="paragraph" w:styleId="ListParagraph">
    <w:name w:val="List Paragraph"/>
    <w:basedOn w:val="Normal"/>
    <w:uiPriority w:val="34"/>
    <w:qFormat/>
    <w:rsid w:val="00A75FEE"/>
    <w:pPr>
      <w:ind w:left="720"/>
      <w:contextualSpacing/>
    </w:pPr>
  </w:style>
  <w:style w:type="paragraph" w:styleId="CommentText">
    <w:name w:val="annotation text"/>
    <w:basedOn w:val="Normal"/>
    <w:link w:val="CommentTextChar"/>
    <w:uiPriority w:val="99"/>
    <w:semiHidden/>
    <w:rsid w:val="001F306E"/>
    <w:pPr>
      <w:jc w:val="both"/>
    </w:pPr>
    <w:rPr>
      <w:rFonts w:eastAsia="MS Mincho"/>
      <w:lang w:val="en-US" w:eastAsia="ja-JP"/>
    </w:rPr>
  </w:style>
  <w:style w:type="character" w:customStyle="1" w:styleId="CommentTextChar">
    <w:name w:val="Comment Text Char"/>
    <w:basedOn w:val="DefaultParagraphFont"/>
    <w:link w:val="CommentText"/>
    <w:uiPriority w:val="99"/>
    <w:semiHidden/>
    <w:rsid w:val="001F306E"/>
    <w:rPr>
      <w:rFonts w:eastAsia="MS Mincho"/>
      <w:sz w:val="24"/>
      <w:szCs w:val="24"/>
      <w:lang w:val="en-US" w:eastAsia="ja-JP"/>
    </w:rPr>
  </w:style>
  <w:style w:type="paragraph" w:customStyle="1" w:styleId="abzacixml">
    <w:name w:val="abzaci_xml"/>
    <w:basedOn w:val="PlainText"/>
    <w:autoRedefine/>
    <w:uiPriority w:val="99"/>
    <w:rsid w:val="001F306E"/>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hAnsi="Sylfaen" w:cs="Sylfaen"/>
      <w:b/>
      <w:bCs/>
      <w:noProof/>
      <w:color w:val="FF0000"/>
      <w:sz w:val="20"/>
      <w:szCs w:val="20"/>
      <w:lang w:val="en-US" w:eastAsia="en-US"/>
    </w:rPr>
  </w:style>
  <w:style w:type="paragraph" w:styleId="PlainText">
    <w:name w:val="Plain Text"/>
    <w:basedOn w:val="Normal"/>
    <w:link w:val="PlainTextChar"/>
    <w:semiHidden/>
    <w:unhideWhenUsed/>
    <w:rsid w:val="001F306E"/>
    <w:rPr>
      <w:rFonts w:ascii="Consolas" w:hAnsi="Consolas" w:cs="Consolas"/>
      <w:sz w:val="21"/>
      <w:szCs w:val="21"/>
    </w:rPr>
  </w:style>
  <w:style w:type="character" w:customStyle="1" w:styleId="PlainTextChar">
    <w:name w:val="Plain Text Char"/>
    <w:basedOn w:val="DefaultParagraphFont"/>
    <w:link w:val="PlainText"/>
    <w:semiHidden/>
    <w:rsid w:val="001F306E"/>
    <w:rPr>
      <w:rFonts w:ascii="Consolas" w:hAnsi="Consolas" w:cs="Consolas"/>
      <w:sz w:val="21"/>
      <w:szCs w:val="21"/>
    </w:rPr>
  </w:style>
  <w:style w:type="paragraph" w:customStyle="1" w:styleId="Default">
    <w:name w:val="Default"/>
    <w:rsid w:val="0061246A"/>
    <w:pPr>
      <w:autoSpaceDE w:val="0"/>
      <w:autoSpaceDN w:val="0"/>
      <w:adjustRightInd w:val="0"/>
    </w:pPr>
    <w:rPr>
      <w:rFonts w:ascii="Sylfaen" w:hAnsi="Sylfaen" w:cs="Sylfae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85183561">
      <w:bodyDiv w:val="1"/>
      <w:marLeft w:val="0"/>
      <w:marRight w:val="0"/>
      <w:marTop w:val="0"/>
      <w:marBottom w:val="0"/>
      <w:divBdr>
        <w:top w:val="none" w:sz="0" w:space="0" w:color="auto"/>
        <w:left w:val="none" w:sz="0" w:space="0" w:color="auto"/>
        <w:bottom w:val="none" w:sz="0" w:space="0" w:color="auto"/>
        <w:right w:val="none" w:sz="0" w:space="0" w:color="auto"/>
      </w:divBdr>
    </w:div>
    <w:div w:id="2110618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irina.tchabashvili@geomedi.edu.ge"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smati%20Menteshashvil\Desktop\AXALI%20FAILI.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81149-106D-4A66-BA72-89645CBD1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AXALI FAILI</Template>
  <TotalTime>190</TotalTime>
  <Pages>12</Pages>
  <Words>2343</Words>
  <Characters>13359</Characters>
  <Application>Microsoft Office Word</Application>
  <DocSecurity>0</DocSecurity>
  <Lines>111</Lines>
  <Paragraphs>31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Grizli777</Company>
  <LinksUpToDate>false</LinksUpToDate>
  <CharactersWithSpaces>15671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თამარ სოზიაშვილი</cp:lastModifiedBy>
  <cp:revision>76</cp:revision>
  <dcterms:created xsi:type="dcterms:W3CDTF">2019-02-22T06:55:00Z</dcterms:created>
  <dcterms:modified xsi:type="dcterms:W3CDTF">2024-12-30T09:36:00Z</dcterms:modified>
</cp:coreProperties>
</file>